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427" w14:textId="77777777" w:rsidR="00FB6C51" w:rsidRPr="002F7B89" w:rsidRDefault="003D5788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VEDLEGG B</w:t>
      </w:r>
    </w:p>
    <w:p w14:paraId="4D1A4EA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054754C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1C8B108F" w14:textId="77777777" w:rsidR="00FB6C51" w:rsidRPr="002F7B89" w:rsidRDefault="00F64BDF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LEVERANDØREN SI SKILDRING AV LEVERANSEN</w:t>
      </w:r>
    </w:p>
    <w:p w14:paraId="1E070A61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0F25E935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3C70520C" w14:textId="77777777" w:rsidR="00C34DD3" w:rsidRPr="002F7B89" w:rsidRDefault="003D5788" w:rsidP="00F64BDF">
      <w:pPr>
        <w:spacing w:line="276" w:lineRule="auto"/>
        <w:rPr>
          <w:rFonts w:ascii="Roboto Light" w:hAnsi="Roboto Light"/>
        </w:rPr>
      </w:pPr>
      <w:r w:rsidRPr="002F7B89">
        <w:rPr>
          <w:rFonts w:ascii="Roboto Light" w:hAnsi="Roboto Light"/>
        </w:rPr>
        <w:br w:type="page"/>
      </w:r>
    </w:p>
    <w:p w14:paraId="3C086E40" w14:textId="77777777" w:rsidR="00526C66" w:rsidRPr="005D23C5" w:rsidRDefault="00526C66" w:rsidP="0014251D">
      <w:pPr>
        <w:pStyle w:val="Overskrift1Innkjp"/>
      </w:pPr>
      <w:r w:rsidRPr="005D23C5">
        <w:lastRenderedPageBreak/>
        <w:t>Innleiing</w:t>
      </w:r>
    </w:p>
    <w:p w14:paraId="35308AC3" w14:textId="77777777" w:rsidR="007C55F7" w:rsidRPr="005D23C5" w:rsidRDefault="059DE8C3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C34772">
        <w:rPr>
          <w:rFonts w:ascii="Roboto Light" w:eastAsia="Times New Roman" w:hAnsi="Roboto Light" w:cs="Arial"/>
          <w:sz w:val="24"/>
          <w:lang w:eastAsia="ar-SA"/>
        </w:rPr>
        <w:t xml:space="preserve">Leverandøren skal i Vedlegg B dokumentere si tilbydde løysing i tråd med oppsett i Vedlegg A. Leverandøren skal stadfeste at alle krav i kravspesifikasjonen er oppfylt. </w:t>
      </w:r>
      <w:r w:rsidRPr="005D23C5">
        <w:rPr>
          <w:rFonts w:ascii="Roboto Light" w:eastAsia="Times New Roman" w:hAnsi="Roboto Light" w:cs="Arial"/>
          <w:sz w:val="24"/>
          <w:lang w:eastAsia="ar-SA"/>
        </w:rPr>
        <w:t>Det er leverandøren sitt ansvar å skildre alle element som er naudsynte for å få ei komplett løysing, sjølv om desse ikkje er sett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 xml:space="preserve"> som krav</w:t>
      </w:r>
      <w:r w:rsidRPr="005D23C5">
        <w:rPr>
          <w:rFonts w:ascii="Roboto Light" w:eastAsia="Times New Roman" w:hAnsi="Roboto Light" w:cs="Arial"/>
          <w:sz w:val="24"/>
          <w:lang w:eastAsia="ar-SA"/>
        </w:rPr>
        <w:t>.</w:t>
      </w:r>
      <w:r w:rsidR="007C55F7" w:rsidRPr="005D23C5">
        <w:rPr>
          <w:rFonts w:ascii="Roboto Light" w:eastAsia="Times New Roman" w:hAnsi="Roboto Light" w:cs="Arial"/>
          <w:sz w:val="24"/>
          <w:lang w:eastAsia="ar-SA"/>
        </w:rPr>
        <w:t xml:space="preserve"> </w:t>
      </w:r>
    </w:p>
    <w:p w14:paraId="22481F54" w14:textId="77777777" w:rsidR="007C55F7" w:rsidRPr="005D23C5" w:rsidRDefault="007C55F7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</w:p>
    <w:p w14:paraId="43E68DBE" w14:textId="77777777" w:rsidR="007C55F7" w:rsidRPr="005D23C5" w:rsidRDefault="007C55F7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5D23C5">
        <w:rPr>
          <w:rFonts w:ascii="Roboto Light" w:eastAsia="Times New Roman" w:hAnsi="Roboto Light" w:cs="Arial"/>
          <w:sz w:val="24"/>
          <w:lang w:eastAsia="ar-SA"/>
        </w:rPr>
        <w:t>Oppdragsgjevar føreset at tilbyder set seg inn i alle delar av konkurransedokumenta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>, inkludert avtalevilkåra</w:t>
      </w:r>
      <w:r w:rsidRPr="005D23C5">
        <w:rPr>
          <w:rFonts w:ascii="Roboto Light" w:eastAsia="Times New Roman" w:hAnsi="Roboto Light" w:cs="Arial"/>
          <w:sz w:val="24"/>
          <w:lang w:eastAsia="ar-SA"/>
        </w:rPr>
        <w:t xml:space="preserve">. </w:t>
      </w:r>
    </w:p>
    <w:p w14:paraId="5232E936" w14:textId="77777777" w:rsidR="059DE8C3" w:rsidRPr="005D23C5" w:rsidRDefault="059DE8C3" w:rsidP="059DE8C3">
      <w:pPr>
        <w:spacing w:line="100" w:lineRule="atLeast"/>
        <w:rPr>
          <w:rFonts w:ascii="Roboto Light" w:eastAsia="Times New Roman" w:hAnsi="Roboto Light" w:cs="Arial"/>
          <w:sz w:val="24"/>
          <w:lang w:eastAsia="ar-SA"/>
        </w:rPr>
      </w:pPr>
    </w:p>
    <w:p w14:paraId="1E400B1C" w14:textId="77777777" w:rsidR="003D745E" w:rsidRPr="00D07A73" w:rsidRDefault="003D745E" w:rsidP="0014251D">
      <w:pPr>
        <w:pStyle w:val="Overskrift1Innkjp"/>
      </w:pPr>
      <w:r w:rsidRPr="001A0153">
        <w:t>KRAV</w:t>
      </w:r>
      <w:r w:rsidRPr="00D07A73">
        <w:t xml:space="preserve"> </w:t>
      </w:r>
    </w:p>
    <w:p w14:paraId="2EC77559" w14:textId="77777777" w:rsidR="007C55F7" w:rsidRPr="005D23C5" w:rsidRDefault="007C55F7" w:rsidP="007C55F7">
      <w:pPr>
        <w:spacing w:line="276" w:lineRule="auto"/>
        <w:rPr>
          <w:rFonts w:ascii="Roboto Light" w:hAnsi="Roboto Light"/>
          <w:b/>
          <w:bCs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0"/>
        <w:gridCol w:w="4669"/>
      </w:tblGrid>
      <w:tr w:rsidR="007C55F7" w:rsidRPr="005D23C5" w14:paraId="7EE06EA3" w14:textId="77777777" w:rsidTr="006031F1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34EDB60B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Absolutte krav (A</w:t>
            </w:r>
            <w:r w:rsidRPr="005D23C5">
              <w:rPr>
                <w:rFonts w:ascii="Roboto Light" w:hAnsi="Roboto Light"/>
                <w:bCs/>
                <w:sz w:val="24"/>
                <w:vertAlign w:val="superscript"/>
              </w:rPr>
              <w:t>1</w:t>
            </w:r>
            <w:r w:rsidRPr="005D23C5">
              <w:rPr>
                <w:rFonts w:ascii="Roboto Light" w:hAnsi="Roboto Light"/>
                <w:bCs/>
                <w:sz w:val="24"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1E6D8E41" w14:textId="77777777" w:rsidR="007C55F7" w:rsidRPr="005D23C5" w:rsidRDefault="00EB620B" w:rsidP="006031F1">
            <w:pPr>
              <w:spacing w:line="276" w:lineRule="auto"/>
              <w:rPr>
                <w:rFonts w:ascii="Roboto Light" w:hAnsi="Roboto Light"/>
                <w:sz w:val="24"/>
              </w:rPr>
            </w:pPr>
            <w:r w:rsidRPr="005D23C5">
              <w:rPr>
                <w:rFonts w:ascii="Roboto Light" w:hAnsi="Roboto Light"/>
                <w:sz w:val="24"/>
              </w:rPr>
              <w:t>Sjå skildring i Vedlegg A - Kravspesifikasjon</w:t>
            </w:r>
          </w:p>
          <w:p w14:paraId="6BF70750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sz w:val="24"/>
              </w:rPr>
            </w:pPr>
          </w:p>
        </w:tc>
      </w:tr>
      <w:tr w:rsidR="007C55F7" w:rsidRPr="005D23C5" w14:paraId="2DAA031D" w14:textId="77777777" w:rsidTr="006031F1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030156AF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Absolutte, poengsette krav (A</w:t>
            </w:r>
            <w:r w:rsidRPr="005D23C5">
              <w:rPr>
                <w:rFonts w:ascii="Roboto Light" w:hAnsi="Roboto Light"/>
                <w:bCs/>
                <w:sz w:val="24"/>
                <w:vertAlign w:val="superscript"/>
              </w:rPr>
              <w:t>2</w:t>
            </w:r>
            <w:r w:rsidRPr="005D23C5">
              <w:rPr>
                <w:rFonts w:ascii="Roboto Light" w:hAnsi="Roboto Light"/>
                <w:bCs/>
                <w:sz w:val="24"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6567279A" w14:textId="77777777" w:rsidR="00EB620B" w:rsidRPr="005D23C5" w:rsidRDefault="00EB620B" w:rsidP="00EB620B">
            <w:pPr>
              <w:spacing w:line="276" w:lineRule="auto"/>
              <w:rPr>
                <w:rFonts w:ascii="Roboto Light" w:hAnsi="Roboto Light"/>
                <w:sz w:val="24"/>
              </w:rPr>
            </w:pPr>
            <w:r w:rsidRPr="005D23C5">
              <w:rPr>
                <w:rFonts w:ascii="Roboto Light" w:hAnsi="Roboto Light"/>
                <w:sz w:val="24"/>
              </w:rPr>
              <w:t>Sjå skildring i Vedlegg A - Kravspesifikasjon</w:t>
            </w:r>
          </w:p>
          <w:p w14:paraId="41672959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sz w:val="24"/>
              </w:rPr>
            </w:pPr>
          </w:p>
        </w:tc>
      </w:tr>
      <w:tr w:rsidR="007C55F7" w:rsidRPr="005D23C5" w14:paraId="74C98BB0" w14:textId="77777777" w:rsidTr="006031F1">
        <w:trPr>
          <w:trHeight w:val="493"/>
        </w:trPr>
        <w:tc>
          <w:tcPr>
            <w:tcW w:w="0" w:type="auto"/>
            <w:shd w:val="clear" w:color="auto" w:fill="FFCC99"/>
            <w:vAlign w:val="center"/>
          </w:tcPr>
          <w:p w14:paraId="6E4649D2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Viktige krav (B)</w:t>
            </w:r>
          </w:p>
        </w:tc>
        <w:tc>
          <w:tcPr>
            <w:tcW w:w="0" w:type="auto"/>
            <w:shd w:val="clear" w:color="auto" w:fill="FFCC99"/>
          </w:tcPr>
          <w:p w14:paraId="198AF8C6" w14:textId="77777777" w:rsidR="00EB620B" w:rsidRPr="005D23C5" w:rsidRDefault="00EB620B" w:rsidP="00EB620B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Sjå skildring i Vedlegg A - Kravspesifikasjon</w:t>
            </w:r>
          </w:p>
          <w:p w14:paraId="03768499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</w:p>
        </w:tc>
      </w:tr>
    </w:tbl>
    <w:p w14:paraId="03F5F466" w14:textId="3B4A0BD7" w:rsidR="007C55F7" w:rsidRPr="005D23C5" w:rsidRDefault="007C55F7" w:rsidP="007C55F7">
      <w:pPr>
        <w:spacing w:line="276" w:lineRule="auto"/>
        <w:rPr>
          <w:rFonts w:ascii="Roboto Light" w:hAnsi="Roboto Light"/>
          <w:i/>
          <w:iCs/>
          <w:sz w:val="24"/>
        </w:rPr>
      </w:pPr>
    </w:p>
    <w:p w14:paraId="0DAD937F" w14:textId="77777777" w:rsidR="003D745E" w:rsidRDefault="00D07A73" w:rsidP="0014251D">
      <w:pPr>
        <w:pStyle w:val="Overskrift1Innkjp"/>
      </w:pPr>
      <w:r>
        <w:t>underleverandørar</w:t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65"/>
        <w:gridCol w:w="5306"/>
      </w:tblGrid>
      <w:tr w:rsidR="00255FDD" w:rsidRPr="001C5796" w14:paraId="32351AFA" w14:textId="77777777" w:rsidTr="29D5F09D">
        <w:tc>
          <w:tcPr>
            <w:tcW w:w="4665" w:type="dxa"/>
          </w:tcPr>
          <w:p w14:paraId="57002994" w14:textId="2BB67C92" w:rsidR="00044C62" w:rsidRPr="007A6930" w:rsidRDefault="002843BD" w:rsidP="001C5796">
            <w:pPr>
              <w:rPr>
                <w:rFonts w:ascii="Roboto Light" w:hAnsi="Roboto Light"/>
                <w:sz w:val="24"/>
              </w:rPr>
            </w:pPr>
            <w:r w:rsidRPr="002843BD">
              <w:rPr>
                <w:rFonts w:ascii="Roboto Light" w:hAnsi="Roboto Light"/>
                <w:sz w:val="24"/>
              </w:rPr>
              <w:t>Dersom tilbydar planlegg å bruke underleverandørar på delar eller heile avtalen: Skriv her kva underleverandørar tilbydar planlegg å bruke og kor stor del</w:t>
            </w:r>
            <w:r w:rsidR="006118AB">
              <w:rPr>
                <w:rFonts w:ascii="Roboto Light" w:hAnsi="Roboto Light"/>
                <w:sz w:val="24"/>
              </w:rPr>
              <w:t xml:space="preserve"> og </w:t>
            </w:r>
            <w:r w:rsidRPr="002843BD">
              <w:rPr>
                <w:rFonts w:ascii="Roboto Light" w:hAnsi="Roboto Light"/>
                <w:sz w:val="24"/>
              </w:rPr>
              <w:t>kva del av avtalen underleverandør skal utføre. Merk at bruk av underleverandør ikkje har tyding for leverandøren sitt avtaleansvar overfor oppdragsgjevar</w:t>
            </w:r>
            <w:r w:rsidR="006118AB">
              <w:rPr>
                <w:rFonts w:ascii="Roboto Light" w:hAnsi="Roboto Light"/>
                <w:sz w:val="24"/>
              </w:rPr>
              <w:t>.</w:t>
            </w:r>
          </w:p>
        </w:tc>
        <w:tc>
          <w:tcPr>
            <w:tcW w:w="5306" w:type="dxa"/>
          </w:tcPr>
          <w:p w14:paraId="3C4806AE" w14:textId="77777777" w:rsidR="00255FDD" w:rsidRPr="00255FDD" w:rsidRDefault="00791E94" w:rsidP="00255FDD">
            <w:pPr>
              <w:rPr>
                <w:rFonts w:ascii="Roboto Light" w:hAnsi="Roboto Light"/>
                <w:sz w:val="24"/>
              </w:rPr>
            </w:pPr>
            <w:r>
              <w:rPr>
                <w:rFonts w:ascii="Roboto Light" w:hAnsi="Roboto Light"/>
                <w:sz w:val="24"/>
              </w:rPr>
              <w:t>Svar:</w:t>
            </w:r>
          </w:p>
        </w:tc>
      </w:tr>
    </w:tbl>
    <w:p w14:paraId="3A58B386" w14:textId="77777777" w:rsidR="00D07A73" w:rsidRDefault="00D07A73" w:rsidP="001C5796">
      <w:pPr>
        <w:rPr>
          <w:rFonts w:ascii="Roboto Light" w:hAnsi="Roboto Light"/>
          <w:sz w:val="24"/>
        </w:rPr>
      </w:pPr>
    </w:p>
    <w:p w14:paraId="1DBAFE89" w14:textId="77777777" w:rsidR="00A26EFA" w:rsidRDefault="00A26EFA" w:rsidP="001C5796">
      <w:pPr>
        <w:rPr>
          <w:rFonts w:ascii="Roboto Light" w:hAnsi="Roboto Light"/>
          <w:sz w:val="24"/>
        </w:rPr>
      </w:pPr>
    </w:p>
    <w:p w14:paraId="4F6F9AF5" w14:textId="77777777" w:rsidR="00A26EFA" w:rsidRDefault="00A26EFA" w:rsidP="001C5796">
      <w:pPr>
        <w:rPr>
          <w:rFonts w:ascii="Roboto Light" w:hAnsi="Roboto Light"/>
          <w:sz w:val="24"/>
        </w:rPr>
      </w:pPr>
    </w:p>
    <w:p w14:paraId="0441A338" w14:textId="59A2A3F6" w:rsidR="00A26EFA" w:rsidRDefault="00A26EFA" w:rsidP="001C5796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Kravtabell</w:t>
      </w:r>
    </w:p>
    <w:p w14:paraId="4D3D6A3A" w14:textId="77777777" w:rsidR="00C00FED" w:rsidRDefault="00C00FED" w:rsidP="001C5796">
      <w:pPr>
        <w:rPr>
          <w:rFonts w:ascii="Roboto Light" w:hAnsi="Roboto Light"/>
          <w:sz w:val="24"/>
        </w:rPr>
      </w:pPr>
    </w:p>
    <w:p w14:paraId="3D18B97A" w14:textId="4B3654C3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>Universell utforming</w:t>
      </w:r>
    </w:p>
    <w:tbl>
      <w:tblPr>
        <w:tblpPr w:leftFromText="141" w:rightFromText="141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562"/>
        <w:gridCol w:w="3261"/>
        <w:gridCol w:w="1134"/>
        <w:gridCol w:w="5357"/>
      </w:tblGrid>
      <w:tr w:rsidR="007874E4" w:rsidRPr="00511505" w14:paraId="73E2B2D4" w14:textId="5437B893" w:rsidTr="000E2164">
        <w:trPr>
          <w:trHeight w:val="448"/>
          <w:tblHeader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78905B6D" w14:textId="77777777" w:rsidR="007874E4" w:rsidRPr="00511505" w:rsidRDefault="007874E4" w:rsidP="000E2164">
            <w:r w:rsidRPr="00511505">
              <w:t>Krav nr.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106A32" w14:textId="77777777" w:rsidR="007874E4" w:rsidRPr="00511505" w:rsidRDefault="007874E4" w:rsidP="000E2164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71C6D4E8" w14:textId="77777777" w:rsidR="007874E4" w:rsidRPr="00511505" w:rsidRDefault="007874E4" w:rsidP="000E2164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78B0B0FF" w14:textId="0BCD79A6" w:rsidR="007874E4" w:rsidRPr="000E2164" w:rsidRDefault="00B54CD2" w:rsidP="000E2164">
            <w:r w:rsidRPr="000E2164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7874E4" w:rsidRPr="00511505" w14:paraId="61EFC896" w14:textId="6DA8D381" w:rsidTr="000E2164">
        <w:tblPrEx>
          <w:tblLook w:val="01E0" w:firstRow="1" w:lastRow="1" w:firstColumn="1" w:lastColumn="1" w:noHBand="0" w:noVBand="0"/>
        </w:tblPrEx>
        <w:tc>
          <w:tcPr>
            <w:tcW w:w="562" w:type="dxa"/>
          </w:tcPr>
          <w:p w14:paraId="5AF3543E" w14:textId="77777777" w:rsidR="007874E4" w:rsidRPr="00511505" w:rsidRDefault="007874E4" w:rsidP="000E2164">
            <w:pPr>
              <w:pStyle w:val="Listeavsnitt"/>
              <w:numPr>
                <w:ilvl w:val="0"/>
                <w:numId w:val="21"/>
              </w:numPr>
              <w:ind w:left="357" w:hanging="357"/>
            </w:pPr>
          </w:p>
        </w:tc>
        <w:tc>
          <w:tcPr>
            <w:tcW w:w="3261" w:type="dxa"/>
          </w:tcPr>
          <w:p w14:paraId="43F3B7A6" w14:textId="77777777" w:rsidR="007874E4" w:rsidRPr="00673F41" w:rsidRDefault="007874E4" w:rsidP="000E2164">
            <w:pPr>
              <w:spacing w:line="300" w:lineRule="atLeast"/>
              <w:ind w:right="-65"/>
              <w:rPr>
                <w:highlight w:val="yellow"/>
                <w:lang w:eastAsia="nb-NO"/>
              </w:rPr>
            </w:pPr>
            <w:r w:rsidRPr="004A0DE4">
              <w:rPr>
                <w:rFonts w:ascii="Roboto Light" w:hAnsi="Roboto Light"/>
              </w:rPr>
              <w:t xml:space="preserve">Leveransen skal, så langt det let seg gjere, vere i tråd med dei 48 wcag-krava om universell utforming som gjeld for offentleg sektor. </w:t>
            </w:r>
            <w:r w:rsidRPr="00535D4C">
              <w:rPr>
                <w:rFonts w:ascii="Roboto Light" w:hAnsi="Roboto Light"/>
              </w:rPr>
              <w:t>Oversikt over wcag-</w:t>
            </w:r>
            <w:r w:rsidRPr="00535D4C">
              <w:rPr>
                <w:rFonts w:ascii="Roboto Light" w:hAnsi="Roboto Light"/>
              </w:rPr>
              <w:lastRenderedPageBreak/>
              <w:t>krava:</w:t>
            </w:r>
            <w:r w:rsidRPr="00011B3C">
              <w:rPr>
                <w:lang w:eastAsia="nb-NO"/>
              </w:rPr>
              <w:t xml:space="preserve"> </w:t>
            </w:r>
            <w:hyperlink r:id="rId11" w:history="1">
              <w:r w:rsidRPr="00011B3C">
                <w:rPr>
                  <w:rStyle w:val="Hyperkobling"/>
                  <w:lang w:eastAsia="nb-NO"/>
                </w:rPr>
                <w:t>https://www.uutilsynet.no/wcag-standarden/wcag-standarden/86?f%5B0%5D=t2%3A129</w:t>
              </w:r>
            </w:hyperlink>
            <w:r w:rsidRPr="00011B3C">
              <w:rPr>
                <w:lang w:eastAsia="nb-NO"/>
              </w:rPr>
              <w:t xml:space="preserve">. </w:t>
            </w:r>
          </w:p>
        </w:tc>
        <w:tc>
          <w:tcPr>
            <w:tcW w:w="1134" w:type="dxa"/>
          </w:tcPr>
          <w:p w14:paraId="77D92F12" w14:textId="77777777" w:rsidR="007874E4" w:rsidRPr="00174D30" w:rsidRDefault="007874E4" w:rsidP="000E2164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386549"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00C6F1BB" w14:textId="77777777" w:rsidR="007874E4" w:rsidRPr="00386549" w:rsidRDefault="007874E4" w:rsidP="000E2164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7874E4" w:rsidRPr="00511505" w14:paraId="73907909" w14:textId="0423A962" w:rsidTr="000E2164">
        <w:tblPrEx>
          <w:tblLook w:val="01E0" w:firstRow="1" w:lastRow="1" w:firstColumn="1" w:lastColumn="1" w:noHBand="0" w:noVBand="0"/>
        </w:tblPrEx>
        <w:tc>
          <w:tcPr>
            <w:tcW w:w="562" w:type="dxa"/>
          </w:tcPr>
          <w:p w14:paraId="46EF16DB" w14:textId="77777777" w:rsidR="007874E4" w:rsidRDefault="007874E4" w:rsidP="000E2164">
            <w:pPr>
              <w:pStyle w:val="Listeavsnitt"/>
              <w:numPr>
                <w:ilvl w:val="0"/>
                <w:numId w:val="21"/>
              </w:numPr>
              <w:ind w:left="357" w:hanging="357"/>
            </w:pPr>
          </w:p>
        </w:tc>
        <w:tc>
          <w:tcPr>
            <w:tcW w:w="3261" w:type="dxa"/>
          </w:tcPr>
          <w:p w14:paraId="5D4CACC5" w14:textId="77777777" w:rsidR="007874E4" w:rsidRPr="00174D30" w:rsidRDefault="007874E4" w:rsidP="000E2164">
            <w:pPr>
              <w:spacing w:line="300" w:lineRule="atLeast"/>
              <w:ind w:right="-65"/>
              <w:rPr>
                <w:rFonts w:ascii="Roboto Light" w:hAnsi="Roboto Light"/>
              </w:rPr>
            </w:pPr>
            <w:r w:rsidRPr="00174D30">
              <w:rPr>
                <w:rFonts w:ascii="Roboto Light" w:hAnsi="Roboto Light"/>
              </w:rPr>
              <w:t>Leveransen skal vere universelt utforma etter krava som gjeld for offentleg sektor i samsvar med Forskrift om universell utforming av informasjons- og kommunikasjonsteknologiske (IKT)-lø</w:t>
            </w:r>
            <w:r>
              <w:rPr>
                <w:rFonts w:ascii="Roboto Light" w:hAnsi="Roboto Light"/>
              </w:rPr>
              <w:t>ysningar</w:t>
            </w:r>
            <w:r w:rsidRPr="00174D30">
              <w:rPr>
                <w:rFonts w:ascii="Roboto Light" w:hAnsi="Roboto Light"/>
              </w:rPr>
              <w:t>.</w:t>
            </w:r>
          </w:p>
        </w:tc>
        <w:tc>
          <w:tcPr>
            <w:tcW w:w="1134" w:type="dxa"/>
          </w:tcPr>
          <w:p w14:paraId="618CD9E8" w14:textId="77777777" w:rsidR="007874E4" w:rsidRPr="00174D30" w:rsidRDefault="007874E4" w:rsidP="000E2164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386549"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6725D2F1" w14:textId="77777777" w:rsidR="007874E4" w:rsidRPr="00386549" w:rsidRDefault="007874E4" w:rsidP="000E2164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088053B8" w14:textId="314F03A3" w:rsidR="00375890" w:rsidRPr="00535D4C" w:rsidRDefault="000E2164" w:rsidP="00375890">
      <w:r>
        <w:br w:type="textWrapping" w:clear="all"/>
      </w:r>
    </w:p>
    <w:p w14:paraId="3E1880A7" w14:textId="77777777" w:rsidR="00375890" w:rsidRPr="0038451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 w:rsidRPr="00384510">
        <w:t>Menneskerettar</w:t>
      </w:r>
    </w:p>
    <w:p w14:paraId="4D0C5318" w14:textId="77777777" w:rsidR="00375890" w:rsidRPr="00EE05F1" w:rsidRDefault="00375890" w:rsidP="00375890">
      <w:pPr>
        <w:rPr>
          <w:rFonts w:ascii="Roboto Light" w:hAnsi="Roboto Light"/>
          <w:i/>
          <w:i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B54CD2" w:rsidRPr="00511505" w14:paraId="61128F85" w14:textId="718F15E5" w:rsidTr="00A754C0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CDCA40C" w14:textId="77777777" w:rsidR="00B54CD2" w:rsidRPr="00511505" w:rsidRDefault="00B54CD2" w:rsidP="007452D3">
            <w:r w:rsidRPr="00511505"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8E4283" w14:textId="77777777" w:rsidR="00B54CD2" w:rsidRPr="00511505" w:rsidRDefault="00B54CD2" w:rsidP="007452D3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579A99FE" w14:textId="77777777" w:rsidR="00B54CD2" w:rsidRPr="00511505" w:rsidRDefault="00B54CD2" w:rsidP="007452D3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1947EFEC" w14:textId="381D95B7" w:rsidR="00B54CD2" w:rsidRPr="007D1E20" w:rsidRDefault="00F35D4A" w:rsidP="007452D3">
            <w:r w:rsidRPr="007D1E20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B54CD2" w:rsidRPr="008C1B4F" w14:paraId="274AFE43" w14:textId="7EE95CCF" w:rsidTr="00A754C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018D0E3" w14:textId="77777777" w:rsidR="00B54CD2" w:rsidRPr="00FD43EF" w:rsidRDefault="00B54CD2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731259B2" w14:textId="77777777" w:rsidR="00B54CD2" w:rsidRPr="00C9774B" w:rsidRDefault="00B54CD2" w:rsidP="007452D3">
            <w:pPr>
              <w:rPr>
                <w:rFonts w:ascii="Roboto Light" w:hAnsi="Roboto Light"/>
                <w:highlight w:val="yellow"/>
                <w:lang w:val="nb-NO"/>
              </w:rPr>
            </w:pPr>
            <w:r w:rsidRPr="00C9774B">
              <w:rPr>
                <w:rFonts w:ascii="Roboto Light" w:hAnsi="Roboto Light"/>
                <w:lang w:val="nb-NO"/>
              </w:rPr>
              <w:t>Leverandør</w:t>
            </w:r>
            <w:r>
              <w:rPr>
                <w:rFonts w:ascii="Roboto Light" w:hAnsi="Roboto Light"/>
                <w:lang w:val="nb-NO"/>
              </w:rPr>
              <w:t xml:space="preserve"> skal skildre sin leveransekjede til produkta merka av i Vedlegg B.</w:t>
            </w:r>
          </w:p>
        </w:tc>
        <w:tc>
          <w:tcPr>
            <w:tcW w:w="1134" w:type="dxa"/>
          </w:tcPr>
          <w:p w14:paraId="2207FB93" w14:textId="77777777" w:rsidR="00B54CD2" w:rsidRPr="00FD43EF" w:rsidRDefault="00B54CD2" w:rsidP="007452D3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  <w:tc>
          <w:tcPr>
            <w:tcW w:w="5357" w:type="dxa"/>
          </w:tcPr>
          <w:p w14:paraId="599A7320" w14:textId="77777777" w:rsidR="00B54CD2" w:rsidRPr="005266BE" w:rsidRDefault="00B54CD2" w:rsidP="007452D3">
            <w:pPr>
              <w:spacing w:line="276" w:lineRule="auto"/>
              <w:rPr>
                <w:rFonts w:ascii="Roboto Light" w:hAnsi="Roboto Light"/>
                <w:lang w:val="nb-NO"/>
              </w:rPr>
            </w:pPr>
          </w:p>
        </w:tc>
      </w:tr>
    </w:tbl>
    <w:p w14:paraId="03090B3D" w14:textId="77777777" w:rsidR="00375890" w:rsidRDefault="00375890" w:rsidP="00375890"/>
    <w:p w14:paraId="0D00CDCC" w14:textId="77777777" w:rsidR="00375890" w:rsidRDefault="00375890" w:rsidP="00375890"/>
    <w:p w14:paraId="72E3CC26" w14:textId="77777777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>Rabatt på kantsortiment</w:t>
      </w:r>
    </w:p>
    <w:p w14:paraId="281BB1C0" w14:textId="77777777" w:rsidR="00375890" w:rsidRPr="00EE05F1" w:rsidRDefault="00375890" w:rsidP="00375890">
      <w:pPr>
        <w:pStyle w:val="Overskrift2Innkjp"/>
        <w:numPr>
          <w:ilvl w:val="0"/>
          <w:numId w:val="0"/>
        </w:numPr>
        <w:ind w:left="357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DF6F19" w:rsidRPr="00511505" w14:paraId="71D509A0" w14:textId="244FB64E" w:rsidTr="00DF6F19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497EE94B" w14:textId="77777777" w:rsidR="00DF6F19" w:rsidRPr="00511505" w:rsidRDefault="00DF6F19" w:rsidP="007452D3">
            <w:r w:rsidRPr="00511505"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8B438" w14:textId="77777777" w:rsidR="00DF6F19" w:rsidRPr="00511505" w:rsidRDefault="00DF6F19" w:rsidP="007452D3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42B6973E" w14:textId="77777777" w:rsidR="00DF6F19" w:rsidRPr="00511505" w:rsidRDefault="00DF6F19" w:rsidP="007452D3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21118CFA" w14:textId="67B1DB50" w:rsidR="00DF6F19" w:rsidRPr="007D1E20" w:rsidRDefault="00DF6F19" w:rsidP="007452D3">
            <w:r w:rsidRPr="007D1E20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DF6F19" w:rsidRPr="00141DEE" w14:paraId="0E70E012" w14:textId="52C9F2E0" w:rsidTr="00DF6F19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4DF32BE" w14:textId="77777777" w:rsidR="00DF6F19" w:rsidRPr="00FD43EF" w:rsidRDefault="00DF6F19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51AA60FD" w14:textId="77777777" w:rsidR="00DF6F19" w:rsidRPr="001F761E" w:rsidRDefault="00DF6F19" w:rsidP="007452D3">
            <w:pPr>
              <w:rPr>
                <w:rFonts w:ascii="Roboto Light" w:hAnsi="Roboto Light"/>
              </w:rPr>
            </w:pPr>
            <w:r w:rsidRPr="00BC7FCE">
              <w:rPr>
                <w:rFonts w:ascii="Roboto Light" w:hAnsi="Roboto Light"/>
                <w:color w:val="1A171B" w:themeColor="text1"/>
              </w:rPr>
              <w:t>Tilbydar skal tilby eit fullsortiments varespekter innanfor dei varekategoriane som er spesifisert i prisskjema. Tilbydar skal saman med tilbodet sitt levere vareliste og oppgje rabattsats på øvrig produktsortiment som ikkje er tatt med i prisskjema.</w:t>
            </w:r>
            <w:r>
              <w:rPr>
                <w:rFonts w:ascii="Roboto Light" w:hAnsi="Roboto Light"/>
                <w:color w:val="1A171B" w:themeColor="text1"/>
              </w:rPr>
              <w:t xml:space="preserve"> Tilboden rabattsats på kantsortiment vil ikkje bli evaluert.</w:t>
            </w:r>
            <w:r w:rsidRPr="00BC7FCE">
              <w:rPr>
                <w:rFonts w:ascii="Roboto Light" w:hAnsi="Roboto Light"/>
                <w:color w:val="1A171B" w:themeColor="text1"/>
              </w:rPr>
              <w:t xml:space="preserve"> </w:t>
            </w:r>
            <w:r>
              <w:rPr>
                <w:rFonts w:ascii="Roboto Light" w:hAnsi="Roboto Light"/>
                <w:color w:val="1A171B" w:themeColor="text1"/>
              </w:rPr>
              <w:t>Rabattsats på kantsortiment skal fyllast ut i Vedlegg C-Prisskjema.</w:t>
            </w:r>
          </w:p>
        </w:tc>
        <w:tc>
          <w:tcPr>
            <w:tcW w:w="1134" w:type="dxa"/>
          </w:tcPr>
          <w:p w14:paraId="1057AC12" w14:textId="77777777" w:rsidR="00DF6F19" w:rsidRDefault="00DF6F19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2877537E" w14:textId="77777777" w:rsidR="00DF6F19" w:rsidRDefault="00DF6F19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1B50C87D" w14:textId="77777777" w:rsidR="00375890" w:rsidRDefault="00375890" w:rsidP="00375890"/>
    <w:p w14:paraId="052834DC" w14:textId="77777777" w:rsidR="00375890" w:rsidRDefault="00375890" w:rsidP="00375890"/>
    <w:p w14:paraId="7280A067" w14:textId="77777777" w:rsidR="00375890" w:rsidRDefault="00375890" w:rsidP="00375890"/>
    <w:p w14:paraId="4B96905F" w14:textId="77777777" w:rsidR="00375890" w:rsidRDefault="00375890" w:rsidP="00375890"/>
    <w:p w14:paraId="6A2D5737" w14:textId="77777777" w:rsidR="00375890" w:rsidRDefault="00375890" w:rsidP="00375890"/>
    <w:p w14:paraId="6877B67D" w14:textId="77777777" w:rsidR="00375890" w:rsidRDefault="00375890" w:rsidP="00375890"/>
    <w:p w14:paraId="2E191139" w14:textId="77777777" w:rsidR="00375890" w:rsidRDefault="00375890" w:rsidP="00375890"/>
    <w:p w14:paraId="12B68629" w14:textId="77777777" w:rsidR="00375890" w:rsidRDefault="00375890" w:rsidP="00375890"/>
    <w:p w14:paraId="7F458D2F" w14:textId="77777777" w:rsidR="00375890" w:rsidRDefault="00375890" w:rsidP="00375890"/>
    <w:p w14:paraId="2A46506B" w14:textId="77777777" w:rsidR="00375890" w:rsidRDefault="00375890" w:rsidP="00375890"/>
    <w:p w14:paraId="6687D496" w14:textId="77777777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commentRangeStart w:id="0"/>
      <w:r>
        <w:t>Service (30%)</w:t>
      </w:r>
      <w:commentRangeEnd w:id="0"/>
      <w:r>
        <w:rPr>
          <w:rStyle w:val="Merknadsreferanse"/>
          <w:sz w:val="28"/>
          <w:szCs w:val="32"/>
        </w:rPr>
        <w:commentReference w:id="0"/>
      </w:r>
    </w:p>
    <w:p w14:paraId="03F375C8" w14:textId="77777777" w:rsidR="00375890" w:rsidRPr="00EE05F1" w:rsidRDefault="00375890" w:rsidP="00375890">
      <w:pPr>
        <w:rPr>
          <w:rFonts w:ascii="Roboto Light" w:hAnsi="Roboto Light"/>
          <w:i/>
          <w:i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1F2FC7" w:rsidRPr="00511505" w14:paraId="1C943F2F" w14:textId="733C69D8" w:rsidTr="001F2FC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2DFA33BA" w14:textId="77777777" w:rsidR="001F2FC7" w:rsidRPr="00511505" w:rsidRDefault="001F2FC7" w:rsidP="007452D3">
            <w:r w:rsidRPr="00511505"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9F37A4" w14:textId="77777777" w:rsidR="001F2FC7" w:rsidRPr="00511505" w:rsidRDefault="001F2FC7" w:rsidP="007452D3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1267CF2" w14:textId="77777777" w:rsidR="001F2FC7" w:rsidRPr="00511505" w:rsidRDefault="001F2FC7" w:rsidP="007452D3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6FB578F4" w14:textId="07BFD2B4" w:rsidR="001F2FC7" w:rsidRPr="007D1E20" w:rsidRDefault="001F2FC7" w:rsidP="007452D3">
            <w:r w:rsidRPr="007D1E20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1F2FC7" w:rsidRPr="008C1B4F" w14:paraId="2A6A87AB" w14:textId="6918F3FF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E48BDCB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47A61F23" w14:textId="77777777" w:rsidR="001F2FC7" w:rsidRPr="00C9774B" w:rsidRDefault="001F2FC7" w:rsidP="007452D3">
            <w:pPr>
              <w:rPr>
                <w:rFonts w:ascii="Roboto Light" w:hAnsi="Roboto Light"/>
                <w:highlight w:val="yellow"/>
                <w:lang w:val="nb-NO"/>
              </w:rPr>
            </w:pPr>
            <w:r w:rsidRPr="00D84339">
              <w:rPr>
                <w:rFonts w:ascii="Roboto Light" w:hAnsi="Roboto Light"/>
              </w:rPr>
              <w:t>VLFK skal ha fast(e) kontaktperson(ar) hos leverandør, gjerne regionale kontaktar.</w:t>
            </w:r>
          </w:p>
        </w:tc>
        <w:tc>
          <w:tcPr>
            <w:tcW w:w="1134" w:type="dxa"/>
          </w:tcPr>
          <w:p w14:paraId="4B056E6F" w14:textId="77777777" w:rsidR="001F2FC7" w:rsidRPr="00FD43EF" w:rsidRDefault="001F2FC7" w:rsidP="007452D3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  <w:tc>
          <w:tcPr>
            <w:tcW w:w="5357" w:type="dxa"/>
          </w:tcPr>
          <w:p w14:paraId="7D555D77" w14:textId="77777777" w:rsidR="001F2FC7" w:rsidRPr="005266BE" w:rsidRDefault="001F2FC7" w:rsidP="007452D3">
            <w:pPr>
              <w:spacing w:line="276" w:lineRule="auto"/>
              <w:rPr>
                <w:rFonts w:ascii="Roboto Light" w:hAnsi="Roboto Light"/>
                <w:lang w:val="nb-NO"/>
              </w:rPr>
            </w:pPr>
          </w:p>
        </w:tc>
      </w:tr>
      <w:tr w:rsidR="001F2FC7" w:rsidRPr="00141DEE" w14:paraId="4DBBDBE3" w14:textId="4E9C10F2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3E381D0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59F7E878" w14:textId="77777777" w:rsidR="001F2FC7" w:rsidRPr="00141DEE" w:rsidRDefault="001F2FC7" w:rsidP="007452D3">
            <w:pPr>
              <w:rPr>
                <w:rFonts w:ascii="Roboto Light" w:hAnsi="Roboto Light"/>
              </w:rPr>
            </w:pPr>
            <w:r w:rsidRPr="003A6678">
              <w:rPr>
                <w:rFonts w:ascii="Roboto Light" w:hAnsi="Roboto Light"/>
              </w:rPr>
              <w:t>Leverandøren må ha god kunnskap om produkta og må kunne gje oppdragsgjevar fagleg informasjon om produkt og produktutval.</w:t>
            </w:r>
          </w:p>
        </w:tc>
        <w:tc>
          <w:tcPr>
            <w:tcW w:w="1134" w:type="dxa"/>
          </w:tcPr>
          <w:p w14:paraId="169E309E" w14:textId="77777777" w:rsidR="001F2FC7" w:rsidRPr="00141DEE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5442F099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020FA0D2" w14:textId="44A19013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AEF8009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110FBAAE" w14:textId="77777777" w:rsidR="001F2FC7" w:rsidRPr="003A6678" w:rsidRDefault="001F2FC7" w:rsidP="007452D3">
            <w:pPr>
              <w:rPr>
                <w:rFonts w:ascii="Roboto Light" w:hAnsi="Roboto Light"/>
              </w:rPr>
            </w:pPr>
            <w:r w:rsidRPr="003A6678">
              <w:rPr>
                <w:rFonts w:ascii="Roboto Light" w:hAnsi="Roboto Light"/>
              </w:rPr>
              <w:t>Leverandøren skal være tilgjengelig for spørsmål/bestilling på telefon ordinær arbeidstid (mellom 0800 og 1600).</w:t>
            </w:r>
          </w:p>
        </w:tc>
        <w:tc>
          <w:tcPr>
            <w:tcW w:w="1134" w:type="dxa"/>
          </w:tcPr>
          <w:p w14:paraId="23795DC9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05210871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08108DE1" w14:textId="5F3888B8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C993FA1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0E2AC4D5" w14:textId="77777777" w:rsidR="001F2FC7" w:rsidRPr="003A6678" w:rsidRDefault="001F2FC7" w:rsidP="007452D3">
            <w:pPr>
              <w:rPr>
                <w:rFonts w:ascii="Roboto Light" w:hAnsi="Roboto Light"/>
              </w:rPr>
            </w:pPr>
            <w:r w:rsidRPr="004220CF">
              <w:rPr>
                <w:rFonts w:ascii="Roboto Light" w:hAnsi="Roboto Light"/>
              </w:rPr>
              <w:t xml:space="preserve">Leverandør skal ha gode rutinar for reklamasjon. </w:t>
            </w:r>
            <w:r>
              <w:rPr>
                <w:rFonts w:ascii="Roboto Light" w:hAnsi="Roboto Light"/>
              </w:rPr>
              <w:t>R</w:t>
            </w:r>
            <w:r w:rsidRPr="004220CF">
              <w:rPr>
                <w:rFonts w:ascii="Roboto Light" w:hAnsi="Roboto Light"/>
              </w:rPr>
              <w:t>eklamasjonsrutinar</w:t>
            </w:r>
            <w:r>
              <w:rPr>
                <w:rFonts w:ascii="Roboto Light" w:hAnsi="Roboto Light"/>
              </w:rPr>
              <w:t xml:space="preserve"> skal skildrast i vedlegg B. </w:t>
            </w:r>
          </w:p>
        </w:tc>
        <w:tc>
          <w:tcPr>
            <w:tcW w:w="1134" w:type="dxa"/>
          </w:tcPr>
          <w:p w14:paraId="19CDD27C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  <w:tc>
          <w:tcPr>
            <w:tcW w:w="5357" w:type="dxa"/>
          </w:tcPr>
          <w:p w14:paraId="16E1EDDD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3258828A" w14:textId="0B255F3A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E1FB85E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21F0E0DE" w14:textId="77777777" w:rsidR="001F2FC7" w:rsidRDefault="001F2FC7" w:rsidP="007452D3">
            <w:pPr>
              <w:rPr>
                <w:rFonts w:ascii="Roboto Light" w:hAnsi="Roboto Light"/>
              </w:rPr>
            </w:pPr>
            <w:r w:rsidRPr="002A13AA">
              <w:rPr>
                <w:rFonts w:ascii="Roboto Light" w:hAnsi="Roboto Light"/>
              </w:rPr>
              <w:t xml:space="preserve">Leverandør skal etter inngått avtale distribuere informasjon til brukarane/einingane ved VLFK om følgande: </w:t>
            </w:r>
          </w:p>
          <w:p w14:paraId="30EF5BB9" w14:textId="77777777" w:rsidR="001F2FC7" w:rsidRDefault="001F2FC7" w:rsidP="007452D3">
            <w:pPr>
              <w:rPr>
                <w:rFonts w:ascii="Roboto Light" w:hAnsi="Roboto Light"/>
              </w:rPr>
            </w:pPr>
          </w:p>
          <w:p w14:paraId="699E8F16" w14:textId="77777777" w:rsidR="001F2FC7" w:rsidRPr="004A5485" w:rsidRDefault="001F2FC7" w:rsidP="00375890">
            <w:pPr>
              <w:pStyle w:val="Listeavsnitt"/>
              <w:numPr>
                <w:ilvl w:val="1"/>
                <w:numId w:val="21"/>
              </w:numPr>
              <w:ind w:left="1364"/>
              <w:rPr>
                <w:rFonts w:ascii="Roboto Light" w:hAnsi="Roboto Light"/>
              </w:rPr>
            </w:pPr>
            <w:r w:rsidRPr="004A5485">
              <w:rPr>
                <w:rFonts w:ascii="Roboto Light" w:hAnsi="Roboto Light"/>
              </w:rPr>
              <w:t>Varekatalogar og prislister i samsvar med kontrakt</w:t>
            </w:r>
          </w:p>
          <w:p w14:paraId="02E438C1" w14:textId="77777777" w:rsidR="001F2FC7" w:rsidRPr="0012072C" w:rsidRDefault="001F2FC7" w:rsidP="00375890">
            <w:pPr>
              <w:pStyle w:val="Listeavsnitt"/>
              <w:numPr>
                <w:ilvl w:val="1"/>
                <w:numId w:val="21"/>
              </w:numPr>
              <w:ind w:left="1364"/>
              <w:rPr>
                <w:rFonts w:ascii="Roboto Light" w:hAnsi="Roboto Light"/>
              </w:rPr>
            </w:pPr>
            <w:r w:rsidRPr="004A5485">
              <w:rPr>
                <w:rFonts w:ascii="Roboto Light" w:hAnsi="Roboto Light"/>
              </w:rPr>
              <w:t>Produktinformasjon med bilete og skildring av dei forskjellege produkta som inngår i avtalen. Rele</w:t>
            </w:r>
            <w:r w:rsidRPr="004A5485">
              <w:rPr>
                <w:rFonts w:ascii="Roboto Light" w:hAnsi="Roboto Light"/>
              </w:rPr>
              <w:lastRenderedPageBreak/>
              <w:t>vante produkt skal førast opp med varenummer. Bruksområde og spesielle eigenskapar skal gå fram av produktinformasjonen.</w:t>
            </w:r>
          </w:p>
        </w:tc>
        <w:tc>
          <w:tcPr>
            <w:tcW w:w="1134" w:type="dxa"/>
          </w:tcPr>
          <w:p w14:paraId="0861FDF6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33C2E66C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6D5AB844" w14:textId="54CC6E4B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894AD23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4AC2C71B" w14:textId="77777777" w:rsidR="001F2FC7" w:rsidRPr="002A13AA" w:rsidRDefault="001F2FC7" w:rsidP="007452D3">
            <w:pPr>
              <w:rPr>
                <w:rFonts w:ascii="Roboto Light" w:hAnsi="Roboto Light"/>
              </w:rPr>
            </w:pPr>
            <w:r w:rsidRPr="000104A6">
              <w:rPr>
                <w:rFonts w:ascii="Roboto Light" w:hAnsi="Roboto Light"/>
              </w:rPr>
              <w:t>Ved spesielle tilbodskampanjer/-prisar frå leverandørar, som er gunstigare enn inngått avtale basert på dette konkurransegrunnlaget, skal oppdragsgivar få moglegheit til å nytte tilbodet på lik linje med</w:t>
            </w:r>
            <w:r>
              <w:rPr>
                <w:rFonts w:ascii="Roboto Light" w:hAnsi="Roboto Light"/>
              </w:rPr>
              <w:t xml:space="preserve"> </w:t>
            </w:r>
            <w:r w:rsidRPr="00AC22A7">
              <w:rPr>
                <w:rFonts w:ascii="Roboto Light" w:hAnsi="Roboto Light"/>
              </w:rPr>
              <w:t>andre aktørar. Leverandør er forplikta til å gjere slike tilbod kjent for dei enkelte einingane som er omfatta av avtalen.</w:t>
            </w:r>
          </w:p>
        </w:tc>
        <w:tc>
          <w:tcPr>
            <w:tcW w:w="1134" w:type="dxa"/>
          </w:tcPr>
          <w:p w14:paraId="2D5D3F86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41B00D76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1170C5D2" w14:textId="0A763E0C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C5BF892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7F5BDA38" w14:textId="77777777" w:rsidR="001F2FC7" w:rsidRPr="003657D5" w:rsidRDefault="001F2FC7" w:rsidP="007452D3">
            <w:pPr>
              <w:rPr>
                <w:rFonts w:ascii="Roboto Light" w:hAnsi="Roboto Light"/>
                <w:color w:val="FF0000"/>
              </w:rPr>
            </w:pPr>
            <w:r w:rsidRPr="006E48EC">
              <w:rPr>
                <w:rFonts w:ascii="Roboto Light" w:hAnsi="Roboto Light"/>
                <w:color w:val="1A171B" w:themeColor="text1"/>
              </w:rPr>
              <w:t xml:space="preserve">Leverandøren skal gje informasjon om tilbod knyta til opplæring av nye produkt. Dette inkludera arrangement dei ser føre seg å arrangere for VLFK, og skal gjerast greie for i vedlegg B  </w:t>
            </w:r>
          </w:p>
        </w:tc>
        <w:tc>
          <w:tcPr>
            <w:tcW w:w="1134" w:type="dxa"/>
          </w:tcPr>
          <w:p w14:paraId="01CF86BE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  <w:tc>
          <w:tcPr>
            <w:tcW w:w="5357" w:type="dxa"/>
          </w:tcPr>
          <w:p w14:paraId="75370C80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2E61D5DF" w14:textId="77777777" w:rsidR="00375890" w:rsidRDefault="00375890" w:rsidP="00375890">
      <w:pPr>
        <w:rPr>
          <w:rFonts w:ascii="Roboto Light" w:hAnsi="Roboto Light"/>
          <w:i/>
          <w:iCs/>
        </w:rPr>
      </w:pPr>
    </w:p>
    <w:p w14:paraId="7A56888D" w14:textId="77777777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>Levering og leveringstid</w:t>
      </w:r>
    </w:p>
    <w:p w14:paraId="64C1806F" w14:textId="77777777" w:rsidR="00375890" w:rsidRPr="00EE05F1" w:rsidRDefault="00375890" w:rsidP="00375890">
      <w:pPr>
        <w:rPr>
          <w:rFonts w:ascii="Roboto Light" w:hAnsi="Roboto Light"/>
          <w:i/>
          <w:iCs/>
        </w:rPr>
      </w:pPr>
    </w:p>
    <w:tbl>
      <w:tblPr>
        <w:tblpPr w:leftFromText="141" w:rightFromText="141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1F2FC7" w:rsidRPr="00511505" w14:paraId="44AD775A" w14:textId="78712DA3" w:rsidTr="00AA0A82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E68FBDC" w14:textId="77777777" w:rsidR="001F2FC7" w:rsidRPr="00511505" w:rsidRDefault="001F2FC7" w:rsidP="00AA0A82">
            <w:r w:rsidRPr="00511505"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932972" w14:textId="77777777" w:rsidR="001F2FC7" w:rsidRPr="00511505" w:rsidRDefault="001F2FC7" w:rsidP="00AA0A82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44A9E470" w14:textId="77777777" w:rsidR="001F2FC7" w:rsidRPr="00511505" w:rsidRDefault="001F2FC7" w:rsidP="00AA0A82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28F0AE71" w14:textId="5AD2CB7E" w:rsidR="001F2FC7" w:rsidRPr="00AA0A82" w:rsidRDefault="001F2FC7" w:rsidP="00AA0A82">
            <w:r w:rsidRPr="00AA0A82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1F2FC7" w:rsidRPr="008C1B4F" w14:paraId="01EBA4FA" w14:textId="1AF7DCB3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DC8894B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2147D4AB" w14:textId="77777777" w:rsidR="001F2FC7" w:rsidRPr="00C9774B" w:rsidRDefault="001F2FC7" w:rsidP="00AA0A82">
            <w:pPr>
              <w:rPr>
                <w:rFonts w:ascii="Roboto Light" w:hAnsi="Roboto Light"/>
                <w:highlight w:val="yellow"/>
                <w:lang w:val="nb-NO"/>
              </w:rPr>
            </w:pPr>
            <w:r w:rsidRPr="002D7D17">
              <w:rPr>
                <w:rFonts w:ascii="Roboto Light" w:hAnsi="Roboto Light"/>
              </w:rPr>
              <w:t>Alle leveringar skal vere godt merka med lett synleg pakksetel merka med ordrenummer, bestillar sitt namn, ressursnummer, leveringsadresse og plassering.</w:t>
            </w:r>
          </w:p>
        </w:tc>
        <w:tc>
          <w:tcPr>
            <w:tcW w:w="1134" w:type="dxa"/>
          </w:tcPr>
          <w:p w14:paraId="5BB67677" w14:textId="77777777" w:rsidR="001F2FC7" w:rsidRPr="00FD43EF" w:rsidRDefault="001F2FC7" w:rsidP="00AA0A82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  <w:tc>
          <w:tcPr>
            <w:tcW w:w="5357" w:type="dxa"/>
          </w:tcPr>
          <w:p w14:paraId="31DA732E" w14:textId="77777777" w:rsidR="001F2FC7" w:rsidRPr="005266BE" w:rsidRDefault="001F2FC7" w:rsidP="00AA0A82">
            <w:pPr>
              <w:spacing w:line="276" w:lineRule="auto"/>
              <w:rPr>
                <w:rFonts w:ascii="Roboto Light" w:hAnsi="Roboto Light"/>
                <w:lang w:val="nb-NO"/>
              </w:rPr>
            </w:pPr>
          </w:p>
        </w:tc>
      </w:tr>
      <w:tr w:rsidR="001F2FC7" w:rsidRPr="00141DEE" w14:paraId="18838F67" w14:textId="02E811F3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824B3F5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43188D21" w14:textId="77777777" w:rsidR="001F2FC7" w:rsidRPr="00141DEE" w:rsidRDefault="001F2FC7" w:rsidP="00AA0A82">
            <w:pPr>
              <w:rPr>
                <w:rFonts w:ascii="Roboto Light" w:hAnsi="Roboto Light"/>
              </w:rPr>
            </w:pPr>
            <w:r w:rsidRPr="002D7D17">
              <w:rPr>
                <w:rFonts w:ascii="Roboto Light" w:hAnsi="Roboto Light"/>
              </w:rPr>
              <w:t xml:space="preserve">Produkta skal merkast med produktnavn, produsent og innhold. Merking skal som </w:t>
            </w:r>
            <w:r w:rsidRPr="002D7D17">
              <w:rPr>
                <w:rFonts w:ascii="Roboto Light" w:hAnsi="Roboto Light"/>
              </w:rPr>
              <w:lastRenderedPageBreak/>
              <w:t>et minimum stå på ytterforpakning. Produksjonsland skal kunne sporast via varenummer og batchnummer.</w:t>
            </w:r>
          </w:p>
        </w:tc>
        <w:tc>
          <w:tcPr>
            <w:tcW w:w="1134" w:type="dxa"/>
          </w:tcPr>
          <w:p w14:paraId="1FEB14A4" w14:textId="77777777" w:rsidR="001F2FC7" w:rsidRPr="00141DEE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1C054356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49DC4287" w14:textId="6AB0ED97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A212243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342C0E87" w14:textId="77777777" w:rsidR="001F2FC7" w:rsidRPr="003A6678" w:rsidRDefault="001F2FC7" w:rsidP="00AA0A82">
            <w:pPr>
              <w:rPr>
                <w:rFonts w:ascii="Roboto Light" w:hAnsi="Roboto Light"/>
              </w:rPr>
            </w:pPr>
            <w:r w:rsidRPr="005467D8">
              <w:rPr>
                <w:rFonts w:ascii="Roboto Light" w:hAnsi="Roboto Light"/>
              </w:rPr>
              <w:t>Leverandøren skal levere produkta i hensiktsmessige salseiningar, som er tilpassa den enkelte brukareininga hos oppdragsgjevar.</w:t>
            </w:r>
          </w:p>
        </w:tc>
        <w:tc>
          <w:tcPr>
            <w:tcW w:w="1134" w:type="dxa"/>
          </w:tcPr>
          <w:p w14:paraId="19360EA3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2097B02B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65031880" w14:textId="5D833B34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1F1218B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3AA08592" w14:textId="77777777" w:rsidR="001F2FC7" w:rsidRPr="003A6678" w:rsidRDefault="001F2FC7" w:rsidP="00AA0A82">
            <w:pPr>
              <w:rPr>
                <w:rFonts w:ascii="Roboto Light" w:hAnsi="Roboto Light"/>
              </w:rPr>
            </w:pPr>
            <w:r w:rsidRPr="005467D8">
              <w:rPr>
                <w:rFonts w:ascii="Roboto Light" w:hAnsi="Roboto Light"/>
              </w:rPr>
              <w:t>Levering skal skje i arbeidstida, mellom 0800 og 1500. Levering utanfor dette tidsrommet skal avtalast med den enkelte bestillar i forkant.</w:t>
            </w:r>
          </w:p>
        </w:tc>
        <w:tc>
          <w:tcPr>
            <w:tcW w:w="1134" w:type="dxa"/>
          </w:tcPr>
          <w:p w14:paraId="3B311518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0E83111C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2B8D55CD" w14:textId="19D8BF29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2CFDE16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3B87C7EF" w14:textId="77777777" w:rsidR="001F2FC7" w:rsidRPr="00A905CD" w:rsidRDefault="001F2FC7" w:rsidP="00AA0A82">
            <w:pPr>
              <w:rPr>
                <w:rFonts w:ascii="Roboto Light" w:hAnsi="Roboto Light"/>
              </w:rPr>
            </w:pPr>
            <w:r w:rsidRPr="00A905CD">
              <w:rPr>
                <w:rFonts w:ascii="Roboto Light" w:hAnsi="Roboto Light"/>
              </w:rPr>
              <w:t>Levering skal skje minimum 2 gangar i veka.</w:t>
            </w:r>
          </w:p>
        </w:tc>
        <w:tc>
          <w:tcPr>
            <w:tcW w:w="1134" w:type="dxa"/>
          </w:tcPr>
          <w:p w14:paraId="630E02C6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2B2A3574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7324F803" w14:textId="0B22DC71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8215437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61A8AB67" w14:textId="77777777" w:rsidR="001F2FC7" w:rsidRPr="002A13AA" w:rsidRDefault="001F2FC7" w:rsidP="00AA0A82">
            <w:pPr>
              <w:rPr>
                <w:rFonts w:ascii="Roboto Light" w:hAnsi="Roboto Light"/>
              </w:rPr>
            </w:pPr>
            <w:r w:rsidRPr="00A905CD">
              <w:rPr>
                <w:rFonts w:ascii="Roboto Light" w:hAnsi="Roboto Light"/>
              </w:rPr>
              <w:t>Tilbyder skal ha gode rutiner for retur av feilbestilling, ev. feilleverte varer.</w:t>
            </w:r>
          </w:p>
        </w:tc>
        <w:tc>
          <w:tcPr>
            <w:tcW w:w="1134" w:type="dxa"/>
          </w:tcPr>
          <w:p w14:paraId="1EC47E10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536F8A1B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6C4B80E0" w14:textId="4AAB3BF6" w:rsidR="00375890" w:rsidRPr="00EE05F1" w:rsidRDefault="00AA0A82" w:rsidP="00375890">
      <w:pPr>
        <w:rPr>
          <w:rFonts w:ascii="Roboto Light" w:hAnsi="Roboto Light"/>
          <w:i/>
          <w:iCs/>
        </w:rPr>
      </w:pPr>
      <w:r>
        <w:rPr>
          <w:rFonts w:ascii="Roboto Light" w:hAnsi="Roboto Light"/>
          <w:i/>
          <w:iCs/>
        </w:rPr>
        <w:br w:type="textWrapping" w:clear="all"/>
      </w:r>
    </w:p>
    <w:p w14:paraId="279BFFE5" w14:textId="77777777" w:rsidR="00375890" w:rsidRPr="00141DEE" w:rsidRDefault="00375890" w:rsidP="00375890"/>
    <w:p w14:paraId="26B4CB09" w14:textId="77777777" w:rsidR="00375890" w:rsidRPr="00FC183A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 xml:space="preserve">Bestillingsløysing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046295" w:rsidRPr="00C27486" w14:paraId="74B41FEE" w14:textId="0048C3E9" w:rsidTr="00046295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00DDDFC1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bookmarkStart w:id="1" w:name="_Hlk106700532"/>
            <w:r w:rsidRPr="00C27486">
              <w:rPr>
                <w:rFonts w:ascii="Roboto Light" w:hAnsi="Roboto Light"/>
              </w:rPr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DDAD87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556F9A7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029081B6" w14:textId="20A1A5AC" w:rsidR="00046295" w:rsidRPr="00AA0A82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AA0A82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046295" w:rsidRPr="00C27486" w14:paraId="741F50EC" w14:textId="6748D393" w:rsidTr="00046295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D39EA5E" w14:textId="77777777" w:rsidR="00046295" w:rsidRPr="008509C1" w:rsidRDefault="00046295" w:rsidP="00375890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2864" w:type="dxa"/>
          </w:tcPr>
          <w:p w14:paraId="71E0EA31" w14:textId="77777777" w:rsidR="00046295" w:rsidRPr="00B570C6" w:rsidRDefault="00046295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B570C6">
              <w:rPr>
                <w:rFonts w:ascii="Roboto Light" w:hAnsi="Roboto Light"/>
                <w:b/>
                <w:bCs/>
              </w:rPr>
              <w:t>Krav til nettbutikk</w:t>
            </w:r>
            <w:r>
              <w:rPr>
                <w:rFonts w:ascii="Roboto Light" w:hAnsi="Roboto Light"/>
                <w:b/>
                <w:bCs/>
              </w:rPr>
              <w:t xml:space="preserve"> (katalog)</w:t>
            </w:r>
          </w:p>
          <w:p w14:paraId="5C855608" w14:textId="77777777" w:rsidR="00046295" w:rsidRPr="00BB0A29" w:rsidRDefault="00046295" w:rsidP="007452D3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Leverandør skal levere 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og halde ved like ein velfungerande og føremålstenleg 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elektronisk </w:t>
            </w:r>
            <w:r>
              <w:rPr>
                <w:rFonts w:ascii="Roboto Light" w:eastAsia="Times New Roman" w:hAnsi="Roboto Light" w:cs="Arial"/>
                <w:lang w:eastAsia="ar-SA"/>
              </w:rPr>
              <w:t>katalog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 som er tilgjengeleg frå oppdragsg</w:t>
            </w:r>
            <w:r>
              <w:rPr>
                <w:rFonts w:ascii="Roboto Light" w:eastAsia="Times New Roman" w:hAnsi="Roboto Light" w:cs="Arial"/>
                <w:lang w:eastAsia="ar-SA"/>
              </w:rPr>
              <w:t>je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var sitt interne innkjøpssystem (for tida Visma). 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Katalogen skal på ein korrekt måte vise relevante produkt med tilhøyrande informasjon, mellom anna produktskildringar og prisar. </w:t>
            </w:r>
          </w:p>
          <w:p w14:paraId="0242510B" w14:textId="77777777" w:rsidR="00046295" w:rsidRDefault="00046295" w:rsidP="007452D3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</w:p>
          <w:p w14:paraId="452BC832" w14:textId="77777777" w:rsidR="00046295" w:rsidRDefault="00046295" w:rsidP="007452D3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Dokumentasjon: </w:t>
            </w:r>
          </w:p>
          <w:p w14:paraId="3BABFEA8" w14:textId="77777777" w:rsidR="00046295" w:rsidRPr="00B570C6" w:rsidRDefault="00046295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177695">
              <w:rPr>
                <w:rFonts w:ascii="Roboto Light" w:eastAsia="Times New Roman" w:hAnsi="Roboto Light" w:cs="Arial"/>
                <w:lang w:eastAsia="ar-SA"/>
              </w:rPr>
              <w:lastRenderedPageBreak/>
              <w:t xml:space="preserve">Leverandøren si eiga skildring </w:t>
            </w:r>
            <w:r>
              <w:rPr>
                <w:rFonts w:ascii="Roboto Light" w:eastAsia="Times New Roman" w:hAnsi="Roboto Light" w:cs="Arial"/>
                <w:lang w:eastAsia="ar-SA"/>
              </w:rPr>
              <w:t>av</w:t>
            </w: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 </w:t>
            </w:r>
            <w:r>
              <w:rPr>
                <w:rFonts w:ascii="Roboto Light" w:eastAsia="Times New Roman" w:hAnsi="Roboto Light" w:cs="Arial"/>
                <w:lang w:eastAsia="ar-SA"/>
              </w:rPr>
              <w:t>katalogen</w:t>
            </w: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. 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Oppdragsgjevar kan etter tilbodsfrist be om å få tilsendt ein demokatalog som demonstrerer oppfylling av kravd funksjonalitet. </w:t>
            </w:r>
          </w:p>
        </w:tc>
        <w:tc>
          <w:tcPr>
            <w:tcW w:w="1134" w:type="dxa"/>
          </w:tcPr>
          <w:p w14:paraId="5055515E" w14:textId="77777777" w:rsidR="00046295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6FE98D42" w14:textId="77777777" w:rsidR="00046295" w:rsidRDefault="00046295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70705C67" w14:textId="77777777" w:rsidR="00375890" w:rsidRDefault="00375890" w:rsidP="00375890">
      <w:pPr>
        <w:spacing w:line="276" w:lineRule="auto"/>
        <w:rPr>
          <w:rFonts w:ascii="Roboto Light" w:hAnsi="Roboto Light"/>
        </w:rPr>
      </w:pPr>
      <w:bookmarkStart w:id="2" w:name="_Toc309914592"/>
      <w:bookmarkStart w:id="3" w:name="_Toc345679368"/>
      <w:bookmarkEnd w:id="1"/>
      <w:bookmarkEnd w:id="2"/>
      <w:bookmarkEnd w:id="3"/>
    </w:p>
    <w:p w14:paraId="2195C033" w14:textId="77777777" w:rsidR="00375890" w:rsidRDefault="00375890" w:rsidP="00375890">
      <w:pPr>
        <w:spacing w:line="276" w:lineRule="auto"/>
        <w:rPr>
          <w:rFonts w:ascii="Roboto Light" w:hAnsi="Roboto Light"/>
          <w:i/>
          <w:iCs/>
        </w:rPr>
      </w:pPr>
    </w:p>
    <w:p w14:paraId="08FB23D8" w14:textId="77777777" w:rsidR="00375890" w:rsidRPr="00FC183A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 xml:space="preserve">Rapportering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046295" w:rsidRPr="00C27486" w14:paraId="2BE03AD1" w14:textId="74849101" w:rsidTr="00046295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259ADB9B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E77D62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BC1FBA9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1CBBB898" w14:textId="324C160E" w:rsidR="00046295" w:rsidRPr="003B1F17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3B1F17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046295" w:rsidRPr="00C27486" w14:paraId="06E797AB" w14:textId="1A9A4654" w:rsidTr="00046295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43D3526" w14:textId="77777777" w:rsidR="00046295" w:rsidRPr="00D07E64" w:rsidRDefault="00046295" w:rsidP="00375890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2864" w:type="dxa"/>
          </w:tcPr>
          <w:p w14:paraId="4B2CC8BF" w14:textId="77777777" w:rsidR="00046295" w:rsidRPr="00087AED" w:rsidRDefault="00046295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087AED">
              <w:rPr>
                <w:rFonts w:ascii="Roboto Light" w:hAnsi="Roboto Light"/>
                <w:b/>
                <w:bCs/>
              </w:rPr>
              <w:t>Rapportering</w:t>
            </w:r>
          </w:p>
          <w:p w14:paraId="101E2E57" w14:textId="77777777" w:rsidR="00046295" w:rsidRPr="00C31C58" w:rsidRDefault="00046295" w:rsidP="007452D3">
            <w:pPr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Leverandøren skal levere statistikk over leverte produkt (inkludert bruktkjøp) utan kostnad for oppdragsgjevar</w:t>
            </w:r>
            <w:r>
              <w:rPr>
                <w:rFonts w:ascii="Roboto Light" w:hAnsi="Roboto Light"/>
              </w:rPr>
              <w:t xml:space="preserve"> minimum ein gong i året og etter behov</w:t>
            </w:r>
            <w:r w:rsidRPr="00C31C58">
              <w:rPr>
                <w:rFonts w:ascii="Roboto Light" w:hAnsi="Roboto Light"/>
              </w:rPr>
              <w:t>. Statistikken skal minimum vere sortert på</w:t>
            </w:r>
          </w:p>
          <w:p w14:paraId="70E4891C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 xml:space="preserve">Einingar som har bestilt </w:t>
            </w:r>
          </w:p>
          <w:p w14:paraId="0A6CD848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Produkt</w:t>
            </w:r>
          </w:p>
          <w:p w14:paraId="0CB20538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Produsent</w:t>
            </w:r>
          </w:p>
          <w:p w14:paraId="247EFEA0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Produktkategori</w:t>
            </w:r>
          </w:p>
          <w:p w14:paraId="36FB0C54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  <w:lang w:val="nb-NO"/>
              </w:rPr>
            </w:pPr>
            <w:r w:rsidRPr="00C31C58">
              <w:rPr>
                <w:rFonts w:ascii="Roboto Light" w:hAnsi="Roboto Light"/>
                <w:lang w:val="nb-NO"/>
              </w:rPr>
              <w:t>Varenummer (Leverandør og produsent sitt)</w:t>
            </w:r>
          </w:p>
          <w:p w14:paraId="5814C1F0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Pris per eining og totalt</w:t>
            </w:r>
          </w:p>
          <w:p w14:paraId="2F6102B5" w14:textId="77777777" w:rsidR="00046295" w:rsidRPr="00C31C58" w:rsidRDefault="00046295" w:rsidP="007452D3">
            <w:pPr>
              <w:spacing w:line="276" w:lineRule="auto"/>
              <w:rPr>
                <w:rFonts w:ascii="Roboto Light" w:hAnsi="Roboto Light"/>
              </w:rPr>
            </w:pPr>
          </w:p>
          <w:p w14:paraId="37B1B086" w14:textId="77777777" w:rsidR="00046295" w:rsidRPr="00C31C58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Dokumentasjon:</w:t>
            </w:r>
          </w:p>
          <w:p w14:paraId="36CDC532" w14:textId="77777777" w:rsidR="00046295" w:rsidRPr="00C31C58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Tilbydar skal levere eit døme på korleis statistikk til oss vil sjå ut.</w:t>
            </w:r>
          </w:p>
          <w:p w14:paraId="0F12D1B4" w14:textId="77777777" w:rsidR="00046295" w:rsidRDefault="00046295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</w:tc>
        <w:tc>
          <w:tcPr>
            <w:tcW w:w="1134" w:type="dxa"/>
          </w:tcPr>
          <w:p w14:paraId="6003A541" w14:textId="77777777" w:rsidR="00046295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2B88D271" w14:textId="77777777" w:rsidR="00046295" w:rsidRDefault="00046295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7DB2218E" w14:textId="77777777" w:rsidR="00375890" w:rsidRDefault="00375890" w:rsidP="00375890">
      <w:pPr>
        <w:spacing w:line="276" w:lineRule="auto"/>
        <w:rPr>
          <w:rFonts w:ascii="Roboto Light" w:hAnsi="Roboto Light"/>
          <w:i/>
          <w:iCs/>
        </w:rPr>
      </w:pPr>
    </w:p>
    <w:p w14:paraId="35BE4BC2" w14:textId="77777777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>Klima- og m</w:t>
      </w:r>
      <w:r w:rsidRPr="00D91E82">
        <w:t>iljø (</w:t>
      </w:r>
      <w:r>
        <w:t>30</w:t>
      </w:r>
      <w:r w:rsidRPr="00D91E82">
        <w:t xml:space="preserve"> %</w:t>
      </w:r>
      <w:bookmarkStart w:id="4" w:name="_Hlk115785772"/>
      <w:r>
        <w:t>)</w:t>
      </w:r>
    </w:p>
    <w:p w14:paraId="606D1F07" w14:textId="77777777" w:rsidR="00375890" w:rsidRPr="004F5BAE" w:rsidRDefault="00375890" w:rsidP="00375890">
      <w:pPr>
        <w:spacing w:line="276" w:lineRule="auto"/>
        <w:rPr>
          <w:rFonts w:ascii="Roboto Light" w:hAnsi="Roboto Light"/>
          <w:i/>
        </w:rPr>
      </w:pPr>
      <w:r w:rsidRPr="004F5BAE">
        <w:rPr>
          <w:rFonts w:ascii="Roboto Light" w:hAnsi="Roboto Light"/>
          <w:i/>
        </w:rPr>
        <w:tab/>
      </w:r>
    </w:p>
    <w:bookmarkEnd w:id="4"/>
    <w:p w14:paraId="554C294E" w14:textId="77777777" w:rsidR="00375890" w:rsidRPr="004F5BAE" w:rsidRDefault="00375890" w:rsidP="00375890">
      <w:pPr>
        <w:spacing w:line="276" w:lineRule="auto"/>
        <w:rPr>
          <w:rFonts w:ascii="Roboto Light" w:hAnsi="Roboto Light"/>
          <w:iCs/>
        </w:rPr>
      </w:pPr>
    </w:p>
    <w:p w14:paraId="65D98667" w14:textId="77777777" w:rsidR="00375890" w:rsidRPr="00245486" w:rsidRDefault="00375890" w:rsidP="00375890">
      <w:pPr>
        <w:rPr>
          <w:lang w:val="nb-NO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C51701" w:rsidRPr="00791FB8" w14:paraId="7D77F9D2" w14:textId="33A174D8" w:rsidTr="00C51701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505FAED" w14:textId="77777777" w:rsidR="00C51701" w:rsidRPr="00791FB8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bookmarkStart w:id="5" w:name="_Hlk118899066"/>
            <w:r w:rsidRPr="00791FB8">
              <w:rPr>
                <w:rFonts w:ascii="Roboto Light" w:hAnsi="Roboto Light"/>
              </w:rPr>
              <w:lastRenderedPageBreak/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784A50" w14:textId="77777777" w:rsidR="00C51701" w:rsidRPr="00791FB8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791FB8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EC7AE56" w14:textId="77777777" w:rsidR="00C51701" w:rsidRPr="00791FB8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791FB8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540C60CD" w14:textId="0E80AC03" w:rsidR="00C51701" w:rsidRP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C51701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C51701" w:rsidRPr="005779E8" w14:paraId="6DDC1782" w14:textId="31888D63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EB7F2BC" w14:textId="6D904BFE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20</w:t>
            </w:r>
          </w:p>
        </w:tc>
        <w:tc>
          <w:tcPr>
            <w:tcW w:w="2864" w:type="dxa"/>
          </w:tcPr>
          <w:p w14:paraId="71E80377" w14:textId="77777777" w:rsidR="00C51701" w:rsidRPr="00DB54C2" w:rsidRDefault="00C51701" w:rsidP="007452D3">
            <w:pPr>
              <w:rPr>
                <w:rFonts w:ascii="Roboto Light" w:hAnsi="Roboto Light"/>
                <w:b/>
                <w:bCs/>
              </w:rPr>
            </w:pPr>
            <w:r w:rsidRPr="00DB54C2">
              <w:rPr>
                <w:rFonts w:ascii="Roboto Light" w:hAnsi="Roboto Light"/>
                <w:b/>
                <w:bCs/>
              </w:rPr>
              <w:t>Lang levetid</w:t>
            </w:r>
          </w:p>
          <w:p w14:paraId="6CD9DF18" w14:textId="77777777" w:rsidR="00C51701" w:rsidRDefault="00C51701" w:rsidP="007452D3">
            <w:pPr>
              <w:rPr>
                <w:rFonts w:ascii="Roboto Light" w:hAnsi="Roboto Light"/>
              </w:rPr>
            </w:pPr>
          </w:p>
          <w:p w14:paraId="7D508716" w14:textId="77777777" w:rsidR="00C51701" w:rsidRPr="00271C6D" w:rsidRDefault="00C51701" w:rsidP="007452D3">
            <w:pPr>
              <w:rPr>
                <w:rFonts w:cs="Arial"/>
                <w:b/>
                <w:bCs/>
              </w:rPr>
            </w:pPr>
            <w:r w:rsidRPr="00F7438C">
              <w:rPr>
                <w:rFonts w:ascii="Roboto Light" w:hAnsi="Roboto Light"/>
              </w:rPr>
              <w:t>Alle produkta skal tåle røff behandling av elevar i vidaregåande skular</w:t>
            </w:r>
            <w:r>
              <w:rPr>
                <w:rFonts w:ascii="Roboto Light" w:hAnsi="Roboto Light"/>
              </w:rPr>
              <w:t xml:space="preserve"> og vera av ein kvalitet som gjer at dei kan regnas som å ha lang levetid.</w:t>
            </w:r>
          </w:p>
        </w:tc>
        <w:tc>
          <w:tcPr>
            <w:tcW w:w="1134" w:type="dxa"/>
          </w:tcPr>
          <w:p w14:paraId="155B6270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5EA4CE34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394A4D33" w14:textId="7C3D7FCA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F7ED89A" w14:textId="10829201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21</w:t>
            </w:r>
          </w:p>
        </w:tc>
        <w:tc>
          <w:tcPr>
            <w:tcW w:w="2864" w:type="dxa"/>
          </w:tcPr>
          <w:p w14:paraId="304867E2" w14:textId="77777777" w:rsidR="00C51701" w:rsidRPr="00DB54C2" w:rsidRDefault="00C51701" w:rsidP="007452D3">
            <w:pPr>
              <w:rPr>
                <w:rFonts w:ascii="Roboto Light" w:hAnsi="Roboto Light"/>
                <w:b/>
                <w:bCs/>
              </w:rPr>
            </w:pPr>
            <w:r w:rsidRPr="00DB54C2">
              <w:rPr>
                <w:rFonts w:ascii="Roboto Light" w:hAnsi="Roboto Light"/>
                <w:b/>
                <w:bCs/>
              </w:rPr>
              <w:t>Garanti</w:t>
            </w:r>
          </w:p>
          <w:p w14:paraId="64C61E11" w14:textId="77777777" w:rsidR="00C51701" w:rsidRDefault="00C51701" w:rsidP="007452D3">
            <w:pPr>
              <w:rPr>
                <w:rFonts w:ascii="Roboto Light" w:hAnsi="Roboto Light"/>
              </w:rPr>
            </w:pPr>
          </w:p>
          <w:p w14:paraId="1F7C71A2" w14:textId="77777777" w:rsidR="00C51701" w:rsidRDefault="00C51701" w:rsidP="007452D3">
            <w:pPr>
              <w:rPr>
                <w:rFonts w:ascii="Roboto Light" w:hAnsi="Roboto Light"/>
              </w:rPr>
            </w:pPr>
            <w:r w:rsidRPr="001F761E">
              <w:rPr>
                <w:rFonts w:ascii="Roboto Light" w:hAnsi="Roboto Light"/>
              </w:rPr>
              <w:t xml:space="preserve">Alle varer som ikkje er reine forbruksvarer skal ha ei garantitid på minimum 3 år. </w:t>
            </w:r>
            <w:r w:rsidRPr="00141DEE">
              <w:rPr>
                <w:rFonts w:ascii="Roboto Light" w:hAnsi="Roboto Light"/>
              </w:rPr>
              <w:t xml:space="preserve"> </w:t>
            </w:r>
            <w:r>
              <w:rPr>
                <w:rFonts w:ascii="Roboto Light" w:hAnsi="Roboto Light"/>
              </w:rPr>
              <w:t xml:space="preserve">Lengre garantitid vil telle positivt ved evalueringa. </w:t>
            </w:r>
          </w:p>
          <w:p w14:paraId="04200635" w14:textId="77777777" w:rsidR="00C51701" w:rsidRDefault="00C51701" w:rsidP="007452D3">
            <w:pPr>
              <w:rPr>
                <w:rFonts w:ascii="Roboto Light" w:hAnsi="Roboto Light"/>
              </w:rPr>
            </w:pPr>
          </w:p>
          <w:p w14:paraId="5B9AD520" w14:textId="77777777" w:rsidR="00C51701" w:rsidRPr="00271C6D" w:rsidRDefault="00C51701" w:rsidP="007452D3">
            <w:pPr>
              <w:rPr>
                <w:rFonts w:cs="Arial"/>
                <w:b/>
                <w:bCs/>
              </w:rPr>
            </w:pPr>
            <w:r>
              <w:rPr>
                <w:rFonts w:ascii="Roboto Light" w:hAnsi="Roboto Light"/>
              </w:rPr>
              <w:t>Leverandøren må dokumentere dette i vedlegg B</w:t>
            </w:r>
          </w:p>
        </w:tc>
        <w:tc>
          <w:tcPr>
            <w:tcW w:w="1134" w:type="dxa"/>
          </w:tcPr>
          <w:p w14:paraId="5DEF1D77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  <w:tc>
          <w:tcPr>
            <w:tcW w:w="5357" w:type="dxa"/>
          </w:tcPr>
          <w:p w14:paraId="5E5C58A0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23231DC4" w14:textId="39608F1F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28077BD" w14:textId="212BA2FA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22</w:t>
            </w:r>
          </w:p>
        </w:tc>
        <w:tc>
          <w:tcPr>
            <w:tcW w:w="2864" w:type="dxa"/>
          </w:tcPr>
          <w:p w14:paraId="457E822C" w14:textId="77777777" w:rsidR="00C51701" w:rsidRDefault="00C51701" w:rsidP="007452D3">
            <w:pPr>
              <w:rPr>
                <w:rFonts w:cs="Arial"/>
                <w:b/>
                <w:bCs/>
              </w:rPr>
            </w:pPr>
            <w:r w:rsidRPr="00271C6D">
              <w:rPr>
                <w:rFonts w:cs="Arial"/>
                <w:b/>
                <w:bCs/>
              </w:rPr>
              <w:t>Moglegheit for reparasjonar</w:t>
            </w:r>
          </w:p>
          <w:p w14:paraId="2154BD35" w14:textId="77777777" w:rsidR="00C51701" w:rsidRPr="00271C6D" w:rsidRDefault="00C51701" w:rsidP="007452D3">
            <w:pPr>
              <w:rPr>
                <w:rFonts w:cs="Arial"/>
                <w:b/>
                <w:bCs/>
              </w:rPr>
            </w:pPr>
          </w:p>
          <w:p w14:paraId="4AEB7152" w14:textId="77777777" w:rsidR="00C51701" w:rsidRPr="00643262" w:rsidRDefault="00C51701" w:rsidP="007452D3">
            <w:pPr>
              <w:rPr>
                <w:rFonts w:cs="Arial"/>
              </w:rPr>
            </w:pPr>
            <w:r w:rsidRPr="56953E98">
              <w:rPr>
                <w:rFonts w:cs="Arial"/>
              </w:rPr>
              <w:t>VLFK stiller krav om at dei tilbydde produkta skal kunne reparerast, dette inkluderer  utskifting av kritiske komponentar på produkta og tilgang på reservedelar.</w:t>
            </w:r>
          </w:p>
        </w:tc>
        <w:tc>
          <w:tcPr>
            <w:tcW w:w="1134" w:type="dxa"/>
          </w:tcPr>
          <w:p w14:paraId="4567332D" w14:textId="77777777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485F79F8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6B83B5B5" w14:textId="6EE9AB65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539A892" w14:textId="131B333A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23</w:t>
            </w:r>
          </w:p>
        </w:tc>
        <w:tc>
          <w:tcPr>
            <w:tcW w:w="2864" w:type="dxa"/>
          </w:tcPr>
          <w:p w14:paraId="60049DA3" w14:textId="77777777" w:rsidR="00C51701" w:rsidRPr="00531FCF" w:rsidRDefault="00C51701" w:rsidP="007452D3">
            <w:pPr>
              <w:rPr>
                <w:rFonts w:cs="Arial"/>
                <w:b/>
                <w:bCs/>
              </w:rPr>
            </w:pPr>
            <w:r w:rsidRPr="00531FCF">
              <w:rPr>
                <w:rFonts w:cs="Arial"/>
                <w:b/>
                <w:bCs/>
              </w:rPr>
              <w:t>Krav om EE</w:t>
            </w:r>
            <w:r>
              <w:rPr>
                <w:rFonts w:cs="Arial"/>
                <w:b/>
                <w:bCs/>
              </w:rPr>
              <w:t>-</w:t>
            </w:r>
            <w:r w:rsidRPr="00531FCF">
              <w:rPr>
                <w:rFonts w:cs="Arial"/>
                <w:b/>
                <w:bCs/>
              </w:rPr>
              <w:t>produkt</w:t>
            </w:r>
          </w:p>
          <w:p w14:paraId="2C2063B0" w14:textId="77777777" w:rsidR="00C51701" w:rsidRPr="00531FCF" w:rsidRDefault="00C51701" w:rsidP="007452D3">
            <w:pPr>
              <w:spacing w:line="276" w:lineRule="auto"/>
              <w:rPr>
                <w:rFonts w:eastAsia="Roboto Light" w:cs="Arial"/>
              </w:rPr>
            </w:pPr>
            <w:r w:rsidRPr="00531FCF">
              <w:rPr>
                <w:rFonts w:eastAsia="Roboto Light" w:cs="Arial"/>
              </w:rPr>
              <w:t>Alle</w:t>
            </w:r>
            <w:r>
              <w:rPr>
                <w:rFonts w:eastAsia="Roboto Light" w:cs="Arial"/>
              </w:rPr>
              <w:t xml:space="preserve"> batteridrivne eller på andre måtar elektroniske</w:t>
            </w:r>
            <w:r w:rsidRPr="00531FCF">
              <w:rPr>
                <w:rFonts w:eastAsia="Roboto Light" w:cs="Arial"/>
              </w:rPr>
              <w:t xml:space="preserve"> produkt som blir tilbodne skal oppfylla krav i samsvar med forskrifter om elektrisk utstyr, som sikrar gjennomføring av direktiv som omfattar EØS-avtalen og som gjeld for elektronisk utstyr.</w:t>
            </w:r>
          </w:p>
          <w:p w14:paraId="719D18DF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32D01D39" w14:textId="77777777" w:rsidR="00C51701" w:rsidRPr="00531FCF" w:rsidRDefault="00C51701" w:rsidP="00375890">
            <w:pPr>
              <w:numPr>
                <w:ilvl w:val="0"/>
                <w:numId w:val="27"/>
              </w:num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 xml:space="preserve">Kapittelet til produktforskrifta 2a dekker EUs direktiv for elektriske og elektroniske produkt (EE-produkt), 2011/65/EU (RoHS </w:t>
            </w:r>
            <w:r w:rsidRPr="00531FCF">
              <w:rPr>
                <w:rFonts w:eastAsia="Roboto" w:cs="Arial"/>
              </w:rPr>
              <w:lastRenderedPageBreak/>
              <w:t>2). Forskrifta §2a-3 informerer om kva stoff som er forbodne i EE-produkta.</w:t>
            </w:r>
          </w:p>
          <w:p w14:paraId="74FDD112" w14:textId="77777777" w:rsidR="00C51701" w:rsidRPr="00531FCF" w:rsidRDefault="00C51701" w:rsidP="00375890">
            <w:pPr>
              <w:numPr>
                <w:ilvl w:val="0"/>
                <w:numId w:val="27"/>
              </w:num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Kapittelet til produktforskrifta 4 dekker EUs forordning om persistente organiske miljøgifter (Pops), EF 850/2004.</w:t>
            </w:r>
          </w:p>
          <w:p w14:paraId="484A96AD" w14:textId="77777777" w:rsidR="00C51701" w:rsidRPr="00531FCF" w:rsidRDefault="00C51701" w:rsidP="00375890">
            <w:pPr>
              <w:numPr>
                <w:ilvl w:val="0"/>
                <w:numId w:val="27"/>
              </w:numPr>
              <w:spacing w:line="276" w:lineRule="auto"/>
              <w:contextualSpacing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REACH-forskrifta dekker EUs REACH-forordning om registrering, vurdering, autorisasjon og avgrensingar av kjemikalium, EF1907/2006.</w:t>
            </w:r>
          </w:p>
          <w:p w14:paraId="70833D7E" w14:textId="77777777" w:rsidR="00C51701" w:rsidRPr="00FE13C8" w:rsidRDefault="00C51701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</w:tc>
        <w:tc>
          <w:tcPr>
            <w:tcW w:w="1134" w:type="dxa"/>
          </w:tcPr>
          <w:p w14:paraId="75DAF206" w14:textId="77777777" w:rsidR="00C51701" w:rsidRPr="0060766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156141BF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4A72C0" w14:paraId="01128B93" w14:textId="2FFB368F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6DEBF64" w14:textId="7A7008DC" w:rsidR="00C51701" w:rsidRPr="00535D4C" w:rsidRDefault="00791619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24</w:t>
            </w:r>
          </w:p>
        </w:tc>
        <w:tc>
          <w:tcPr>
            <w:tcW w:w="2864" w:type="dxa"/>
          </w:tcPr>
          <w:p w14:paraId="1A6122B1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E93270">
              <w:rPr>
                <w:rFonts w:ascii="Roboto Light" w:hAnsi="Roboto Light"/>
                <w:b/>
                <w:bCs/>
              </w:rPr>
              <w:t>Emballasje</w:t>
            </w:r>
          </w:p>
          <w:p w14:paraId="1B7C9F18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 xml:space="preserve">Emballasje som blir nytta i samband med levering/distribusjon bør </w:t>
            </w:r>
            <w:r>
              <w:rPr>
                <w:rFonts w:ascii="Roboto Light" w:hAnsi="Roboto Light"/>
              </w:rPr>
              <w:t xml:space="preserve">i minst mogleg grad </w:t>
            </w:r>
            <w:r w:rsidRPr="00E93270">
              <w:rPr>
                <w:rFonts w:ascii="Roboto Light" w:hAnsi="Roboto Light"/>
              </w:rPr>
              <w:t xml:space="preserve">vera av plast </w:t>
            </w:r>
            <w:r>
              <w:rPr>
                <w:rFonts w:ascii="Roboto Light" w:hAnsi="Roboto Light"/>
              </w:rPr>
              <w:t xml:space="preserve">og </w:t>
            </w:r>
            <w:r w:rsidRPr="00E93270">
              <w:rPr>
                <w:rFonts w:ascii="Roboto Light" w:hAnsi="Roboto Light"/>
              </w:rPr>
              <w:t xml:space="preserve">bør vera resirkulerbar eller gjenbrukbar. </w:t>
            </w:r>
          </w:p>
          <w:p w14:paraId="16F01770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  <w:p w14:paraId="13BFF49D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Oppdragsg</w:t>
            </w:r>
            <w:r>
              <w:rPr>
                <w:rFonts w:ascii="Roboto Light" w:hAnsi="Roboto Light"/>
              </w:rPr>
              <w:t>jevar</w:t>
            </w:r>
            <w:r w:rsidRPr="00E93270">
              <w:rPr>
                <w:rFonts w:ascii="Roboto Light" w:hAnsi="Roboto Light"/>
              </w:rPr>
              <w:t xml:space="preserve"> har som målsetjing å redusera bruken av engangs-plast. For komponentar/produkt som krev emballering ved </w:t>
            </w:r>
            <w:r>
              <w:rPr>
                <w:rFonts w:ascii="Roboto Light" w:hAnsi="Roboto Light"/>
              </w:rPr>
              <w:t>levering</w:t>
            </w:r>
            <w:r w:rsidRPr="00E93270">
              <w:rPr>
                <w:rFonts w:ascii="Roboto Light" w:hAnsi="Roboto Light"/>
              </w:rPr>
              <w:t xml:space="preserve"> vil leverandørane premierast for å redusera bruken av emballasjeplast eller ved å ta i bruk meir miljøvennlege plastalternativ. </w:t>
            </w:r>
          </w:p>
          <w:p w14:paraId="4617E51B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  <w:p w14:paraId="1DBD0DE2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Oppdrags</w:t>
            </w:r>
            <w:r>
              <w:rPr>
                <w:rFonts w:ascii="Roboto Light" w:hAnsi="Roboto Light"/>
              </w:rPr>
              <w:t>gjevar</w:t>
            </w:r>
            <w:r w:rsidRPr="00E93270">
              <w:rPr>
                <w:rFonts w:ascii="Roboto Light" w:hAnsi="Roboto Light"/>
              </w:rPr>
              <w:t xml:space="preserve"> legg følgjande prioritering til grunn ved evaluering: </w:t>
            </w:r>
          </w:p>
          <w:p w14:paraId="78CA5F1B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lastRenderedPageBreak/>
              <w:t>1. Gjenbrukbare alternativ til plastemballasje (til dømes tepper).</w:t>
            </w:r>
          </w:p>
          <w:p w14:paraId="06AF7E02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2. Andre meir miljøvennlege plastalternativ.</w:t>
            </w:r>
          </w:p>
          <w:p w14:paraId="1581B51F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3. Resirkulert plast/gjenbrukbar plast.</w:t>
            </w:r>
          </w:p>
          <w:p w14:paraId="2C0E280D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4. Plast produsert av biologisk materiale (biobasert plast).</w:t>
            </w:r>
          </w:p>
          <w:p w14:paraId="362340A2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  <w:p w14:paraId="01734C64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Dokumentasjon:</w:t>
            </w:r>
          </w:p>
          <w:p w14:paraId="3F463B05" w14:textId="77777777" w:rsidR="00C51701" w:rsidRPr="00D23188" w:rsidRDefault="00C51701" w:rsidP="007452D3">
            <w:pPr>
              <w:spacing w:line="276" w:lineRule="auto"/>
              <w:rPr>
                <w:rFonts w:ascii="Roboto Light" w:hAnsi="Roboto Light"/>
                <w:b/>
                <w:color w:val="FF0000"/>
              </w:rPr>
            </w:pPr>
            <w:r w:rsidRPr="00E93270">
              <w:rPr>
                <w:rFonts w:ascii="Roboto Light" w:hAnsi="Roboto Light"/>
              </w:rPr>
              <w:t>Leverandøren blir beden om å gi ei kort skildring av korleis emballering av komponentar/produkt skal gjerast.</w:t>
            </w:r>
          </w:p>
        </w:tc>
        <w:tc>
          <w:tcPr>
            <w:tcW w:w="1134" w:type="dxa"/>
          </w:tcPr>
          <w:p w14:paraId="04530C7B" w14:textId="77777777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B</w:t>
            </w:r>
          </w:p>
        </w:tc>
        <w:tc>
          <w:tcPr>
            <w:tcW w:w="5357" w:type="dxa"/>
          </w:tcPr>
          <w:p w14:paraId="5368DF1E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7D46A81F" w14:textId="22B5A680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F81456B" w14:textId="1A14A42C" w:rsidR="00C51701" w:rsidRPr="00535D4C" w:rsidRDefault="00791619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25</w:t>
            </w:r>
          </w:p>
        </w:tc>
        <w:tc>
          <w:tcPr>
            <w:tcW w:w="2864" w:type="dxa"/>
          </w:tcPr>
          <w:p w14:paraId="5D50EA7E" w14:textId="77777777" w:rsidR="00C51701" w:rsidRDefault="00C51701" w:rsidP="007452D3">
            <w:pPr>
              <w:spacing w:line="276" w:lineRule="auto"/>
              <w:rPr>
                <w:rFonts w:eastAsia="Roboto" w:cs="Arial"/>
                <w:b/>
                <w:bCs/>
              </w:rPr>
            </w:pPr>
          </w:p>
          <w:p w14:paraId="0440DA2A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  <w:b/>
                <w:bCs/>
              </w:rPr>
            </w:pPr>
            <w:r w:rsidRPr="00531FCF">
              <w:rPr>
                <w:rFonts w:eastAsia="Roboto" w:cs="Arial"/>
                <w:b/>
                <w:bCs/>
              </w:rPr>
              <w:t>Leverandør skal tilpassa</w:t>
            </w:r>
            <w:r>
              <w:rPr>
                <w:rFonts w:eastAsia="Roboto" w:cs="Arial"/>
                <w:b/>
                <w:bCs/>
              </w:rPr>
              <w:t xml:space="preserve"> bruk av</w:t>
            </w:r>
            <w:r w:rsidRPr="00531FCF">
              <w:rPr>
                <w:rFonts w:eastAsia="Roboto" w:cs="Arial"/>
                <w:b/>
                <w:bCs/>
              </w:rPr>
              <w:t xml:space="preserve"> køyretøy til omfang av leveransen.</w:t>
            </w:r>
          </w:p>
          <w:p w14:paraId="46FE306F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2094EE7D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Tunge køyretøy (tillaten totalvekt over 3500 kg) som blir brukte ved levering av utstyr skal minimum tilfredsstilla Euro VI standard.</w:t>
            </w:r>
          </w:p>
          <w:p w14:paraId="0C8DF4ED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3CF9CE76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Lette køyretøy (tillaten totalvekt lik eller under 3500 kg), som varebilar, som blir brukt ved levering av utstyr til oppdragsgjevars lokasjon skal fortrinnsvis ha nullutsleppsteknologi.</w:t>
            </w:r>
          </w:p>
          <w:p w14:paraId="56725EB5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7CA8176C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Kontraktsvilkåret omhandlar det siste transportleddet fram til lokasjon, såkalla «last mile».</w:t>
            </w:r>
          </w:p>
          <w:p w14:paraId="579789FC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6B957D35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lastRenderedPageBreak/>
              <w:t>På førespurnad eller i regelmessige kontraktsoppfølgingsmøter skal det leverast et oversyn over køyretøy som blir nytta i kontrakten, med registreringsnummer.</w:t>
            </w:r>
          </w:p>
          <w:p w14:paraId="60F15356" w14:textId="77777777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  <w:tc>
          <w:tcPr>
            <w:tcW w:w="1134" w:type="dxa"/>
          </w:tcPr>
          <w:p w14:paraId="2516F877" w14:textId="77777777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2DC14EC6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68A1D882" w14:textId="37013ED2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AACA4A0" w14:textId="63D30949" w:rsidR="00C51701" w:rsidRPr="00535D4C" w:rsidRDefault="00791619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26</w:t>
            </w:r>
          </w:p>
        </w:tc>
        <w:tc>
          <w:tcPr>
            <w:tcW w:w="2864" w:type="dxa"/>
          </w:tcPr>
          <w:p w14:paraId="6C344F3C" w14:textId="77777777" w:rsidR="00C51701" w:rsidRPr="00726C93" w:rsidRDefault="00C51701" w:rsidP="007452D3">
            <w:pPr>
              <w:rPr>
                <w:rFonts w:cs="Arial"/>
                <w:b/>
                <w:bCs/>
              </w:rPr>
            </w:pPr>
            <w:r w:rsidRPr="00726C93">
              <w:rPr>
                <w:rFonts w:cs="Arial"/>
                <w:b/>
                <w:bCs/>
              </w:rPr>
              <w:t>Miljørapportering</w:t>
            </w:r>
          </w:p>
          <w:p w14:paraId="2DD0AB15" w14:textId="77777777" w:rsidR="00C51701" w:rsidRPr="002E7EB2" w:rsidRDefault="00C51701" w:rsidP="007452D3">
            <w:pPr>
              <w:rPr>
                <w:rFonts w:cs="Arial"/>
              </w:rPr>
            </w:pPr>
            <w:r w:rsidRPr="56953E98">
              <w:rPr>
                <w:rFonts w:cs="Arial"/>
              </w:rPr>
              <w:t>Oppdragsgjevar har fokus på å etablere miljørapportering i løpet av kontraktsperioden. Kva slags miljørapportering som er mogleg å få til vil bli nærare bestemt i dialog mellom oppdragsgjevar og leverandør.</w:t>
            </w:r>
          </w:p>
        </w:tc>
        <w:tc>
          <w:tcPr>
            <w:tcW w:w="1134" w:type="dxa"/>
          </w:tcPr>
          <w:p w14:paraId="394008E4" w14:textId="77777777" w:rsidR="00C51701" w:rsidRPr="0060766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45D3D475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bookmarkEnd w:id="5"/>
    </w:tbl>
    <w:p w14:paraId="384C490F" w14:textId="77777777" w:rsidR="00C00FED" w:rsidRPr="001C5796" w:rsidRDefault="00C00FED" w:rsidP="001C5796">
      <w:pPr>
        <w:rPr>
          <w:rFonts w:ascii="Roboto Light" w:hAnsi="Roboto Light"/>
          <w:sz w:val="24"/>
        </w:rPr>
      </w:pPr>
    </w:p>
    <w:sectPr w:rsidR="00C00FED" w:rsidRPr="001C5796" w:rsidSect="00DC3F2B">
      <w:headerReference w:type="even" r:id="rId16"/>
      <w:headerReference w:type="default" r:id="rId17"/>
      <w:footerReference w:type="default" r:id="rId18"/>
      <w:headerReference w:type="first" r:id="rId19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dreas Pascual Losnegård" w:date="2026-07-01T12:42:00Z" w:initials="AL">
    <w:p w14:paraId="23FBF095" w14:textId="77777777" w:rsidR="00375890" w:rsidRDefault="00375890" w:rsidP="0088013D">
      <w:pPr>
        <w:pStyle w:val="Merknadstekst"/>
      </w:pPr>
      <w:r>
        <w:rPr>
          <w:rStyle w:val="Merknadsreferanse"/>
        </w:rPr>
        <w:annotationRef/>
      </w:r>
      <w:r>
        <w:t>Reduser til 15%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3FBF09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EB63AC" w16cex:dateUtc="2026-07-01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FBF095" w16cid:durableId="73EB63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A0024" w14:textId="77777777" w:rsidR="00D243CE" w:rsidRDefault="00D243CE" w:rsidP="00590436">
      <w:r>
        <w:separator/>
      </w:r>
    </w:p>
  </w:endnote>
  <w:endnote w:type="continuationSeparator" w:id="0">
    <w:p w14:paraId="29692653" w14:textId="77777777" w:rsidR="00D243CE" w:rsidRDefault="00D243CE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9F9C" w14:textId="18E7E2C1" w:rsidR="00240A6F" w:rsidRDefault="00457A88" w:rsidP="00240A6F">
    <w:pPr>
      <w:pStyle w:val="Bunnteks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 xml:space="preserve">Versjonsnummer: </w:t>
    </w:r>
    <w:r w:rsidR="00F51D72">
      <w:rPr>
        <w:rFonts w:ascii="Roboto Light" w:hAnsi="Roboto Light"/>
        <w:sz w:val="16"/>
        <w:szCs w:val="16"/>
      </w:rPr>
      <w:t>3</w:t>
    </w:r>
    <w:r w:rsidRPr="00457A88">
      <w:rPr>
        <w:rFonts w:ascii="Roboto Light" w:hAnsi="Roboto Light"/>
        <w:sz w:val="16"/>
        <w:szCs w:val="16"/>
      </w:rPr>
      <w:t xml:space="preserve"> </w:t>
    </w:r>
    <w:r w:rsidR="007C3716" w:rsidRPr="007C3716">
      <w:rPr>
        <w:rFonts w:ascii="Roboto Light" w:hAnsi="Roboto Light"/>
        <w:sz w:val="16"/>
        <w:szCs w:val="16"/>
      </w:rPr>
      <w:tab/>
    </w:r>
    <w:r w:rsidR="007C3716" w:rsidRPr="007C3716">
      <w:rPr>
        <w:rFonts w:ascii="Roboto Light" w:hAnsi="Roboto Light"/>
        <w:sz w:val="16"/>
        <w:szCs w:val="16"/>
      </w:rPr>
      <w:tab/>
    </w:r>
  </w:p>
  <w:p w14:paraId="2894C423" w14:textId="4FA84A56" w:rsidR="00457A88" w:rsidRPr="007C3716" w:rsidRDefault="00457A88" w:rsidP="00240A6F">
    <w:pPr>
      <w:pStyle w:val="Bunntekst"/>
      <w:jc w:val="righ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>Sist revidert dato: 03.03.2025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DB277" w14:textId="77777777" w:rsidR="00D243CE" w:rsidRDefault="00D243CE" w:rsidP="00590436">
      <w:r>
        <w:separator/>
      </w:r>
    </w:p>
  </w:footnote>
  <w:footnote w:type="continuationSeparator" w:id="0">
    <w:p w14:paraId="3F455A98" w14:textId="77777777" w:rsidR="00D243CE" w:rsidRDefault="00D243CE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FED6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</w:rPr>
      <w:id w:val="622276094"/>
      <w:docPartObj>
        <w:docPartGallery w:val="Page Numbers (Top of Page)"/>
        <w:docPartUnique/>
      </w:docPartObj>
    </w:sdtPr>
    <w:sdtEndPr/>
    <w:sdtContent>
      <w:p w14:paraId="37347B99" w14:textId="77D9D527" w:rsidR="001F2E68" w:rsidRPr="00F1195C" w:rsidRDefault="00414D78">
        <w:pPr>
          <w:pStyle w:val="Topptekst"/>
          <w:rPr>
            <w:rFonts w:ascii="Roboto Light" w:hAnsi="Roboto Light"/>
          </w:rPr>
        </w:pPr>
        <w:r w:rsidRPr="00F1195C">
          <w:rPr>
            <w:rFonts w:ascii="Roboto Light" w:hAnsi="Roboto Light"/>
          </w:rPr>
          <w:t>VL</w:t>
        </w:r>
        <w:r w:rsidR="00231DD7" w:rsidRPr="00F1195C">
          <w:rPr>
            <w:rFonts w:ascii="Roboto Light" w:hAnsi="Roboto Light"/>
          </w:rPr>
          <w:t>FK/</w:t>
        </w:r>
        <w:r w:rsidR="00B12C86">
          <w:rPr>
            <w:rFonts w:ascii="Roboto Light" w:hAnsi="Roboto Light"/>
          </w:rPr>
          <w:t>2</w:t>
        </w:r>
        <w:r w:rsidR="0095189E">
          <w:rPr>
            <w:rFonts w:ascii="Roboto Light" w:hAnsi="Roboto Light"/>
          </w:rPr>
          <w:t>6/206</w:t>
        </w:r>
        <w:r w:rsidR="005433CC" w:rsidRPr="00F1195C">
          <w:rPr>
            <w:rFonts w:ascii="Roboto Light" w:hAnsi="Roboto Light"/>
          </w:rPr>
          <w:t xml:space="preserve"> | Vedlegg B |</w:t>
        </w:r>
        <w:r w:rsidR="00361DCF" w:rsidRPr="00F1195C">
          <w:rPr>
            <w:rFonts w:ascii="Roboto Light" w:hAnsi="Roboto Light"/>
          </w:rPr>
          <w:t xml:space="preserve"> Vestland</w:t>
        </w:r>
        <w:r w:rsidR="001F2E68" w:rsidRPr="00F1195C">
          <w:rPr>
            <w:rFonts w:ascii="Roboto Light" w:hAnsi="Roboto Light"/>
          </w:rPr>
          <w:t xml:space="preserve"> fylkeskommune | </w:t>
        </w:r>
        <w:r w:rsidR="001F2E68" w:rsidRPr="00F1195C">
          <w:rPr>
            <w:rFonts w:ascii="Roboto Light" w:hAnsi="Roboto Light"/>
            <w:b/>
          </w:rPr>
          <w:fldChar w:fldCharType="begin"/>
        </w:r>
        <w:r w:rsidR="001F2E68" w:rsidRPr="00F1195C">
          <w:rPr>
            <w:rFonts w:ascii="Roboto Light" w:hAnsi="Roboto Light"/>
            <w:b/>
          </w:rPr>
          <w:instrText>PAGE   \* MERGEFORMAT</w:instrText>
        </w:r>
        <w:r w:rsidR="001F2E68" w:rsidRPr="00F1195C">
          <w:rPr>
            <w:rFonts w:ascii="Roboto Light" w:hAnsi="Roboto Light"/>
            <w:b/>
          </w:rPr>
          <w:fldChar w:fldCharType="separate"/>
        </w:r>
        <w:r w:rsidR="00361DCF" w:rsidRPr="00F1195C">
          <w:rPr>
            <w:rFonts w:ascii="Roboto Light" w:hAnsi="Roboto Light"/>
            <w:b/>
            <w:noProof/>
          </w:rPr>
          <w:t>1</w:t>
        </w:r>
        <w:r w:rsidR="001F2E68" w:rsidRPr="00F1195C">
          <w:rPr>
            <w:rFonts w:ascii="Roboto Light" w:hAnsi="Roboto Light"/>
            <w:b/>
          </w:rPr>
          <w:fldChar w:fldCharType="end"/>
        </w:r>
      </w:p>
    </w:sdtContent>
  </w:sdt>
  <w:p w14:paraId="73765B72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5B2E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09B5216B"/>
    <w:multiLevelType w:val="hybridMultilevel"/>
    <w:tmpl w:val="5568F620"/>
    <w:lvl w:ilvl="0" w:tplc="71A4FCC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A2D65"/>
    <w:multiLevelType w:val="multilevel"/>
    <w:tmpl w:val="AF329E9E"/>
    <w:numStyleLink w:val="Stil1"/>
  </w:abstractNum>
  <w:abstractNum w:abstractNumId="14" w15:restartNumberingAfterBreak="0">
    <w:nsid w:val="36D82BB3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3071E"/>
    <w:multiLevelType w:val="multilevel"/>
    <w:tmpl w:val="8684E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Innkjp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3A1162B"/>
    <w:multiLevelType w:val="hybridMultilevel"/>
    <w:tmpl w:val="84B2173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B3ACF"/>
    <w:multiLevelType w:val="multilevel"/>
    <w:tmpl w:val="AF329E9E"/>
    <w:styleLink w:val="Stil1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690F3EC6"/>
    <w:multiLevelType w:val="hybridMultilevel"/>
    <w:tmpl w:val="D696FABC"/>
    <w:lvl w:ilvl="0" w:tplc="B008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0CE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4CF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A2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E9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98B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AA9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800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2CB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C4AFE"/>
    <w:multiLevelType w:val="multilevel"/>
    <w:tmpl w:val="AE5ECD9E"/>
    <w:lvl w:ilvl="0">
      <w:start w:val="1"/>
      <w:numFmt w:val="decimal"/>
      <w:lvlText w:val="%1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1" w15:restartNumberingAfterBreak="0">
    <w:nsid w:val="7F064B6D"/>
    <w:multiLevelType w:val="hybridMultilevel"/>
    <w:tmpl w:val="D2B049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D3244A"/>
    <w:multiLevelType w:val="hybridMultilevel"/>
    <w:tmpl w:val="A672E3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670">
    <w:abstractNumId w:val="0"/>
  </w:num>
  <w:num w:numId="2" w16cid:durableId="1679236632">
    <w:abstractNumId w:val="9"/>
  </w:num>
  <w:num w:numId="3" w16cid:durableId="1925725992">
    <w:abstractNumId w:val="4"/>
  </w:num>
  <w:num w:numId="4" w16cid:durableId="1974602861">
    <w:abstractNumId w:val="3"/>
  </w:num>
  <w:num w:numId="5" w16cid:durableId="2085835357">
    <w:abstractNumId w:val="2"/>
  </w:num>
  <w:num w:numId="6" w16cid:durableId="1490753672">
    <w:abstractNumId w:val="1"/>
  </w:num>
  <w:num w:numId="7" w16cid:durableId="165754484">
    <w:abstractNumId w:val="10"/>
  </w:num>
  <w:num w:numId="8" w16cid:durableId="415825995">
    <w:abstractNumId w:val="8"/>
  </w:num>
  <w:num w:numId="9" w16cid:durableId="956912473">
    <w:abstractNumId w:val="7"/>
  </w:num>
  <w:num w:numId="10" w16cid:durableId="1036351469">
    <w:abstractNumId w:val="6"/>
  </w:num>
  <w:num w:numId="11" w16cid:durableId="744228158">
    <w:abstractNumId w:val="5"/>
  </w:num>
  <w:num w:numId="12" w16cid:durableId="1038045919">
    <w:abstractNumId w:val="15"/>
  </w:num>
  <w:num w:numId="13" w16cid:durableId="2057124737">
    <w:abstractNumId w:val="12"/>
  </w:num>
  <w:num w:numId="14" w16cid:durableId="807818797">
    <w:abstractNumId w:val="10"/>
  </w:num>
  <w:num w:numId="15" w16cid:durableId="1919048341">
    <w:abstractNumId w:val="20"/>
  </w:num>
  <w:num w:numId="16" w16cid:durableId="860896272">
    <w:abstractNumId w:val="20"/>
  </w:num>
  <w:num w:numId="17" w16cid:durableId="1765033459">
    <w:abstractNumId w:val="20"/>
  </w:num>
  <w:num w:numId="18" w16cid:durableId="1421489271">
    <w:abstractNumId w:val="20"/>
  </w:num>
  <w:num w:numId="19" w16cid:durableId="1617561744">
    <w:abstractNumId w:val="16"/>
  </w:num>
  <w:num w:numId="20" w16cid:durableId="1647977600">
    <w:abstractNumId w:val="17"/>
  </w:num>
  <w:num w:numId="21" w16cid:durableId="687172254">
    <w:abstractNumId w:val="22"/>
  </w:num>
  <w:num w:numId="22" w16cid:durableId="1237011352">
    <w:abstractNumId w:val="18"/>
  </w:num>
  <w:num w:numId="23" w16cid:durableId="1067338731">
    <w:abstractNumId w:val="13"/>
    <w:lvlOverride w:ilvl="0">
      <w:lvl w:ilvl="0">
        <w:start w:val="1"/>
        <w:numFmt w:val="decimal"/>
        <w:pStyle w:val="Overskrift1Innkjp"/>
        <w:lvlText w:val="%1."/>
        <w:lvlJc w:val="left"/>
        <w:pPr>
          <w:ind w:left="357" w:hanging="357"/>
        </w:pPr>
        <w:rPr>
          <w:rFonts w:ascii="Roboto Light" w:hAnsi="Roboto Light" w:hint="default"/>
          <w:b/>
          <w:i w:val="0"/>
          <w:sz w:val="28"/>
          <w:szCs w:val="28"/>
        </w:rPr>
      </w:lvl>
    </w:lvlOverride>
  </w:num>
  <w:num w:numId="24" w16cid:durableId="419373810">
    <w:abstractNumId w:val="14"/>
  </w:num>
  <w:num w:numId="25" w16cid:durableId="850534302">
    <w:abstractNumId w:val="19"/>
  </w:num>
  <w:num w:numId="26" w16cid:durableId="1673793543">
    <w:abstractNumId w:val="11"/>
  </w:num>
  <w:num w:numId="27" w16cid:durableId="131533419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as Pascual Losnegård">
    <w15:presenceInfo w15:providerId="AD" w15:userId="S::Andreas.Pascual.Losnegard@vlfk.no::d8588688-8640-4f3f-8932-3f6fbbe4c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B63"/>
    <w:rsid w:val="000004F7"/>
    <w:rsid w:val="0000187F"/>
    <w:rsid w:val="00027832"/>
    <w:rsid w:val="0002793E"/>
    <w:rsid w:val="00044C62"/>
    <w:rsid w:val="00046295"/>
    <w:rsid w:val="00051A10"/>
    <w:rsid w:val="00054C0C"/>
    <w:rsid w:val="0005770F"/>
    <w:rsid w:val="000628B5"/>
    <w:rsid w:val="0008363A"/>
    <w:rsid w:val="000A1492"/>
    <w:rsid w:val="000A179E"/>
    <w:rsid w:val="000C48F3"/>
    <w:rsid w:val="000E2164"/>
    <w:rsid w:val="000E707A"/>
    <w:rsid w:val="001026DA"/>
    <w:rsid w:val="00102F87"/>
    <w:rsid w:val="001366E6"/>
    <w:rsid w:val="00140E0D"/>
    <w:rsid w:val="0014251D"/>
    <w:rsid w:val="00153360"/>
    <w:rsid w:val="001A0153"/>
    <w:rsid w:val="001A72C0"/>
    <w:rsid w:val="001C5796"/>
    <w:rsid w:val="001C6588"/>
    <w:rsid w:val="001D15DC"/>
    <w:rsid w:val="001D3702"/>
    <w:rsid w:val="001D3982"/>
    <w:rsid w:val="001F2E68"/>
    <w:rsid w:val="001F2FC7"/>
    <w:rsid w:val="001F3F6A"/>
    <w:rsid w:val="002121B5"/>
    <w:rsid w:val="00220DEA"/>
    <w:rsid w:val="00226CAC"/>
    <w:rsid w:val="00231DD7"/>
    <w:rsid w:val="00240A6F"/>
    <w:rsid w:val="00254D8C"/>
    <w:rsid w:val="00255FDD"/>
    <w:rsid w:val="002843BD"/>
    <w:rsid w:val="00296BFC"/>
    <w:rsid w:val="002A0DE9"/>
    <w:rsid w:val="002B4FD1"/>
    <w:rsid w:val="002B683B"/>
    <w:rsid w:val="002C0294"/>
    <w:rsid w:val="002F7B89"/>
    <w:rsid w:val="00301EA6"/>
    <w:rsid w:val="00342F61"/>
    <w:rsid w:val="00360391"/>
    <w:rsid w:val="0036135D"/>
    <w:rsid w:val="00361DCF"/>
    <w:rsid w:val="00362F2C"/>
    <w:rsid w:val="00375890"/>
    <w:rsid w:val="00391AB8"/>
    <w:rsid w:val="00396D00"/>
    <w:rsid w:val="003B1F17"/>
    <w:rsid w:val="003C71C0"/>
    <w:rsid w:val="003D5788"/>
    <w:rsid w:val="003D745E"/>
    <w:rsid w:val="00405D22"/>
    <w:rsid w:val="00410422"/>
    <w:rsid w:val="00414D78"/>
    <w:rsid w:val="004330CD"/>
    <w:rsid w:val="004534AA"/>
    <w:rsid w:val="00456BDA"/>
    <w:rsid w:val="00457A88"/>
    <w:rsid w:val="004764AF"/>
    <w:rsid w:val="00480018"/>
    <w:rsid w:val="004968CE"/>
    <w:rsid w:val="004A37C0"/>
    <w:rsid w:val="004B6E45"/>
    <w:rsid w:val="004C00DF"/>
    <w:rsid w:val="004F4E88"/>
    <w:rsid w:val="0050572D"/>
    <w:rsid w:val="00514D15"/>
    <w:rsid w:val="00515F93"/>
    <w:rsid w:val="0051755E"/>
    <w:rsid w:val="00522B63"/>
    <w:rsid w:val="00522DD1"/>
    <w:rsid w:val="00523827"/>
    <w:rsid w:val="00523928"/>
    <w:rsid w:val="00526C66"/>
    <w:rsid w:val="005413D9"/>
    <w:rsid w:val="005427FC"/>
    <w:rsid w:val="005433CC"/>
    <w:rsid w:val="00564914"/>
    <w:rsid w:val="00567B91"/>
    <w:rsid w:val="0057350C"/>
    <w:rsid w:val="005878FF"/>
    <w:rsid w:val="00590436"/>
    <w:rsid w:val="00597D52"/>
    <w:rsid w:val="005A1E9A"/>
    <w:rsid w:val="005B098A"/>
    <w:rsid w:val="005C0431"/>
    <w:rsid w:val="005C1686"/>
    <w:rsid w:val="005D23C5"/>
    <w:rsid w:val="005E7FD1"/>
    <w:rsid w:val="005F1976"/>
    <w:rsid w:val="005F3D91"/>
    <w:rsid w:val="00611110"/>
    <w:rsid w:val="006118AB"/>
    <w:rsid w:val="0065594B"/>
    <w:rsid w:val="00663350"/>
    <w:rsid w:val="00672871"/>
    <w:rsid w:val="00686FFC"/>
    <w:rsid w:val="006A1038"/>
    <w:rsid w:val="006E209F"/>
    <w:rsid w:val="00707FF5"/>
    <w:rsid w:val="00727DC4"/>
    <w:rsid w:val="0073378A"/>
    <w:rsid w:val="007345B6"/>
    <w:rsid w:val="00752EE2"/>
    <w:rsid w:val="0076686F"/>
    <w:rsid w:val="007679F6"/>
    <w:rsid w:val="007731EA"/>
    <w:rsid w:val="007855FF"/>
    <w:rsid w:val="007874E4"/>
    <w:rsid w:val="00791619"/>
    <w:rsid w:val="00791E94"/>
    <w:rsid w:val="00794770"/>
    <w:rsid w:val="007A6930"/>
    <w:rsid w:val="007C3716"/>
    <w:rsid w:val="007C55F7"/>
    <w:rsid w:val="007C6E56"/>
    <w:rsid w:val="007D0C68"/>
    <w:rsid w:val="007D1E20"/>
    <w:rsid w:val="007E3728"/>
    <w:rsid w:val="007F0EB5"/>
    <w:rsid w:val="007F472B"/>
    <w:rsid w:val="00813DD0"/>
    <w:rsid w:val="008165D0"/>
    <w:rsid w:val="008352BB"/>
    <w:rsid w:val="00842595"/>
    <w:rsid w:val="0084773A"/>
    <w:rsid w:val="00850738"/>
    <w:rsid w:val="00853CE4"/>
    <w:rsid w:val="008619C2"/>
    <w:rsid w:val="008708AE"/>
    <w:rsid w:val="00882AAC"/>
    <w:rsid w:val="0088327E"/>
    <w:rsid w:val="008B2148"/>
    <w:rsid w:val="008D6FC1"/>
    <w:rsid w:val="008E469D"/>
    <w:rsid w:val="0095189E"/>
    <w:rsid w:val="009538AB"/>
    <w:rsid w:val="0095630A"/>
    <w:rsid w:val="009569F6"/>
    <w:rsid w:val="009605BD"/>
    <w:rsid w:val="00995F1F"/>
    <w:rsid w:val="009A2336"/>
    <w:rsid w:val="009B4886"/>
    <w:rsid w:val="009B51AA"/>
    <w:rsid w:val="009B5CAC"/>
    <w:rsid w:val="00A00B22"/>
    <w:rsid w:val="00A12000"/>
    <w:rsid w:val="00A26610"/>
    <w:rsid w:val="00A26EFA"/>
    <w:rsid w:val="00A42B95"/>
    <w:rsid w:val="00A57C53"/>
    <w:rsid w:val="00A754C0"/>
    <w:rsid w:val="00A868A1"/>
    <w:rsid w:val="00A9051A"/>
    <w:rsid w:val="00A96C32"/>
    <w:rsid w:val="00AA0A82"/>
    <w:rsid w:val="00AA28D7"/>
    <w:rsid w:val="00AA7C3C"/>
    <w:rsid w:val="00AB1CE3"/>
    <w:rsid w:val="00AD02F5"/>
    <w:rsid w:val="00AD0E20"/>
    <w:rsid w:val="00AD2F9D"/>
    <w:rsid w:val="00AE568C"/>
    <w:rsid w:val="00AE7F08"/>
    <w:rsid w:val="00B0682D"/>
    <w:rsid w:val="00B100EC"/>
    <w:rsid w:val="00B12C86"/>
    <w:rsid w:val="00B4468A"/>
    <w:rsid w:val="00B54CD2"/>
    <w:rsid w:val="00B60819"/>
    <w:rsid w:val="00B6511E"/>
    <w:rsid w:val="00B80FA6"/>
    <w:rsid w:val="00B8374F"/>
    <w:rsid w:val="00B976F7"/>
    <w:rsid w:val="00BF48EC"/>
    <w:rsid w:val="00C00FED"/>
    <w:rsid w:val="00C14765"/>
    <w:rsid w:val="00C34772"/>
    <w:rsid w:val="00C34DD3"/>
    <w:rsid w:val="00C5029A"/>
    <w:rsid w:val="00C51701"/>
    <w:rsid w:val="00C6358C"/>
    <w:rsid w:val="00CB1B82"/>
    <w:rsid w:val="00CE2409"/>
    <w:rsid w:val="00CF7524"/>
    <w:rsid w:val="00D07028"/>
    <w:rsid w:val="00D07A73"/>
    <w:rsid w:val="00D243CE"/>
    <w:rsid w:val="00D338B4"/>
    <w:rsid w:val="00D4306C"/>
    <w:rsid w:val="00D77333"/>
    <w:rsid w:val="00D876EE"/>
    <w:rsid w:val="00D90642"/>
    <w:rsid w:val="00DA52AE"/>
    <w:rsid w:val="00DC03C5"/>
    <w:rsid w:val="00DC3F2B"/>
    <w:rsid w:val="00DE0648"/>
    <w:rsid w:val="00DE2B11"/>
    <w:rsid w:val="00DE3CBA"/>
    <w:rsid w:val="00DF1817"/>
    <w:rsid w:val="00DF6F19"/>
    <w:rsid w:val="00E03CBA"/>
    <w:rsid w:val="00E05746"/>
    <w:rsid w:val="00E07D74"/>
    <w:rsid w:val="00E122B7"/>
    <w:rsid w:val="00E1521E"/>
    <w:rsid w:val="00E21E9A"/>
    <w:rsid w:val="00E34394"/>
    <w:rsid w:val="00E35F7A"/>
    <w:rsid w:val="00E466C7"/>
    <w:rsid w:val="00E46CC3"/>
    <w:rsid w:val="00E50E48"/>
    <w:rsid w:val="00E56F42"/>
    <w:rsid w:val="00E57B63"/>
    <w:rsid w:val="00E7061B"/>
    <w:rsid w:val="00E8255E"/>
    <w:rsid w:val="00E96BCD"/>
    <w:rsid w:val="00EB01DC"/>
    <w:rsid w:val="00EB5D75"/>
    <w:rsid w:val="00EB620B"/>
    <w:rsid w:val="00EC55BB"/>
    <w:rsid w:val="00ED160D"/>
    <w:rsid w:val="00ED2C94"/>
    <w:rsid w:val="00EE3003"/>
    <w:rsid w:val="00EE34AF"/>
    <w:rsid w:val="00EF7B35"/>
    <w:rsid w:val="00F0664A"/>
    <w:rsid w:val="00F1195C"/>
    <w:rsid w:val="00F25683"/>
    <w:rsid w:val="00F30A30"/>
    <w:rsid w:val="00F3420E"/>
    <w:rsid w:val="00F35D4A"/>
    <w:rsid w:val="00F46EC3"/>
    <w:rsid w:val="00F51D72"/>
    <w:rsid w:val="00F57009"/>
    <w:rsid w:val="00F633E3"/>
    <w:rsid w:val="00F64BDF"/>
    <w:rsid w:val="00F7409B"/>
    <w:rsid w:val="00FA3B67"/>
    <w:rsid w:val="00FB14D9"/>
    <w:rsid w:val="00FB1E5F"/>
    <w:rsid w:val="00FB5E89"/>
    <w:rsid w:val="00FB6885"/>
    <w:rsid w:val="00FB6C51"/>
    <w:rsid w:val="00FC075F"/>
    <w:rsid w:val="00FC321D"/>
    <w:rsid w:val="059DE8C3"/>
    <w:rsid w:val="29D5F09D"/>
    <w:rsid w:val="717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40CBCFED"/>
  <w15:chartTrackingRefBased/>
  <w15:docId w15:val="{9FFA4D71-4C4C-4A29-84AB-8AC73AB3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link w:val="ListeavsnittTegn"/>
    <w:uiPriority w:val="34"/>
    <w:unhideWhenUsed/>
    <w:qFormat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14251D"/>
    <w:pPr>
      <w:numPr>
        <w:numId w:val="23"/>
      </w:numPr>
      <w:spacing w:before="240" w:after="60"/>
    </w:pPr>
    <w:rPr>
      <w:rFonts w:ascii="Roboto Light" w:hAnsi="Roboto Light"/>
      <w:b/>
      <w:caps/>
      <w:sz w:val="28"/>
      <w:szCs w:val="32"/>
    </w:rPr>
  </w:style>
  <w:style w:type="character" w:customStyle="1" w:styleId="Overskrift1InnkjpTegn">
    <w:name w:val="Overskrift 1 Innkjøp Tegn"/>
    <w:basedOn w:val="Standardskriftforavsnitt"/>
    <w:link w:val="Overskrift1Innkjp"/>
    <w:rsid w:val="0014251D"/>
    <w:rPr>
      <w:rFonts w:ascii="Roboto Light" w:hAnsi="Roboto Light"/>
      <w:b/>
      <w:caps/>
      <w:sz w:val="28"/>
      <w:szCs w:val="32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7679F6"/>
    <w:pPr>
      <w:numPr>
        <w:ilvl w:val="1"/>
      </w:numPr>
      <w:ind w:left="567" w:hanging="567"/>
    </w:pPr>
    <w:rPr>
      <w:caps w:val="0"/>
    </w:rPr>
  </w:style>
  <w:style w:type="character" w:customStyle="1" w:styleId="Overskrift2InnkjpTegn">
    <w:name w:val="Overskrift 2 Innkjøp Tegn"/>
    <w:basedOn w:val="Overskrift1InnkjpTegn"/>
    <w:link w:val="Overskrift2Innkjp"/>
    <w:rsid w:val="007679F6"/>
    <w:rPr>
      <w:rFonts w:ascii="Roboto Light" w:hAnsi="Roboto Light"/>
      <w:b/>
      <w:caps w:val="0"/>
      <w:sz w:val="28"/>
      <w:szCs w:val="28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686FFC"/>
    <w:pPr>
      <w:numPr>
        <w:ilvl w:val="2"/>
        <w:numId w:val="19"/>
      </w:numPr>
      <w:spacing w:after="0"/>
      <w:ind w:left="737" w:right="-65" w:hanging="737"/>
    </w:pPr>
    <w:rPr>
      <w:sz w:val="22"/>
    </w:rPr>
  </w:style>
  <w:style w:type="character" w:customStyle="1" w:styleId="Overskrift3InnkjpTegn">
    <w:name w:val="Overskrift 3 Innkjøp Tegn"/>
    <w:basedOn w:val="Overskrift2InnkjpTegn"/>
    <w:link w:val="Overskrift3Innkjp"/>
    <w:rsid w:val="00686FFC"/>
    <w:rPr>
      <w:rFonts w:ascii="Roboto Light" w:hAnsi="Roboto Light"/>
      <w:b/>
      <w:caps w:val="0"/>
      <w:sz w:val="22"/>
      <w:szCs w:val="28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255FDD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347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3477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34772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3477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34772"/>
    <w:rPr>
      <w:b/>
      <w:bCs/>
      <w:szCs w:val="20"/>
      <w:lang w:val="nn-NO" w:eastAsia="nn-NO"/>
    </w:rPr>
  </w:style>
  <w:style w:type="numbering" w:customStyle="1" w:styleId="Stil1">
    <w:name w:val="Stil1"/>
    <w:uiPriority w:val="99"/>
    <w:rsid w:val="0014251D"/>
    <w:pPr>
      <w:numPr>
        <w:numId w:val="22"/>
      </w:numPr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375890"/>
    <w:rPr>
      <w:sz w:val="22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3.safelinks.protection.outlook.com/?url=https%3A%2F%2Fwww.uutilsynet.no%2Fwcag-standarden%2Fwcag-standarden%2F86%3Ff%255B0%255D%3Dt2%253A129&amp;data=05%7C02%7CAnna.Karin.Cecilia.Olsen%40vlfk.no%7C4be0f362a57c47fbcfa208dc6f44271d%7C5b14945b0f8740ddacf35e5e21e6eb36%7C0%7C0%7C638507585706863539%7CUnknown%7CTWFpbGZsb3d8eyJWIjoiMC4wLjAwMDAiLCJQIjoiV2luMzIiLCJBTiI6Ik1haWwiLCJXVCI6Mn0%3D%7C0%7C%7C%7C&amp;sdata=QYcaCAHd%2BzXnXStqwe%2Ftj4pg1%2FRh2L4ziqF2olodTpE%3D&amp;reserved=0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wil\Vestland%20fylkeskommune\Teams-ORO-INN%20-%20Malar%20og%20st&#248;ttedokument\Malar%20under%20arbeid\Revidering%20oktober%202024\Vedlegg%20B%20-%20Leverand&#248;r%20si%20skildring%20av%20leveransen.dotx" TargetMode="Externa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70EC986191824D8D545E141A2E300F" ma:contentTypeVersion="6" ma:contentTypeDescription="Opprett et nytt dokument." ma:contentTypeScope="" ma:versionID="a1bb246c9e1591455e299f2e5268ed40">
  <xsd:schema xmlns:xsd="http://www.w3.org/2001/XMLSchema" xmlns:xs="http://www.w3.org/2001/XMLSchema" xmlns:p="http://schemas.microsoft.com/office/2006/metadata/properties" xmlns:ns2="bc4863dd-1e34-444c-bc2d-5031e925f2e7" xmlns:ns3="f8a95ddb-8a7f-4a04-a5c1-5f1253454efa" targetNamespace="http://schemas.microsoft.com/office/2006/metadata/properties" ma:root="true" ma:fieldsID="05b42c81416b7917936c80b39e148528" ns2:_="" ns3:_="">
    <xsd:import namespace="bc4863dd-1e34-444c-bc2d-5031e925f2e7"/>
    <xsd:import namespace="f8a95ddb-8a7f-4a04-a5c1-5f1253454e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863dd-1e34-444c-bc2d-5031e925f2e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990e30-ea7a-4e5d-b59d-25bff9864fbe}" ma:internalName="TaxCatchAll" ma:showField="CatchAllData" ma:web="bc4863dd-1e34-444c-bc2d-5031e925f2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95ddb-8a7f-4a04-a5c1-5f1253454e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bc4863dd-1e34-444c-bc2d-5031e925f2e7">
      <Terms xmlns="http://schemas.microsoft.com/office/infopath/2007/PartnerControls"/>
    </j25543a5815d485da9a5e0773ad762e9>
    <TaxCatchAll xmlns="bc4863dd-1e34-444c-bc2d-5031e925f2e7" xsi:nil="true"/>
  </documentManagement>
</p:properties>
</file>

<file path=customXml/itemProps1.xml><?xml version="1.0" encoding="utf-8"?>
<ds:datastoreItem xmlns:ds="http://schemas.openxmlformats.org/officeDocument/2006/customXml" ds:itemID="{F67D08A6-4799-46D7-B9D1-C1C84F3F4B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6628C7-48AD-4667-8B08-B49EA1774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863dd-1e34-444c-bc2d-5031e925f2e7"/>
    <ds:schemaRef ds:uri="f8a95ddb-8a7f-4a04-a5c1-5f1253454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02528-7F80-4246-85DB-CA1ADB022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89A51E-C27A-4300-B53F-D0B8053CADBB}">
  <ds:schemaRefs>
    <ds:schemaRef ds:uri="http://schemas.microsoft.com/office/2006/metadata/properties"/>
    <ds:schemaRef ds:uri="http://schemas.microsoft.com/office/infopath/2007/PartnerControls"/>
    <ds:schemaRef ds:uri="bc4863dd-1e34-444c-bc2d-5031e925f2e7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Vedlegg B - Leverandør si skildring av leveransen.dotx</Template>
  <TotalTime>0</TotalTime>
  <Pages>11</Pages>
  <Words>1523</Words>
  <Characters>8073</Characters>
  <Application>Microsoft Office Word</Application>
  <DocSecurity>0</DocSecurity>
  <Lines>67</Lines>
  <Paragraphs>19</Paragraphs>
  <ScaleCrop>false</ScaleCrop>
  <Company>Hordaland Fylkeskommune</Company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Andreas Pascual Losnegård</cp:lastModifiedBy>
  <cp:revision>2</cp:revision>
  <cp:lastPrinted>2012-09-03T11:39:00Z</cp:lastPrinted>
  <dcterms:created xsi:type="dcterms:W3CDTF">2026-08-03T08:56:00Z</dcterms:created>
  <dcterms:modified xsi:type="dcterms:W3CDTF">2026-08-03T08:56:00Z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0x0101000870EC986191824D8D545E141A2E300F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